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520"/>
      </w:tblGrid>
      <w:tr w:rsidR="000D44A2" w:rsidRPr="00137F14" w:rsidTr="00727EC4">
        <w:tc>
          <w:tcPr>
            <w:tcW w:w="9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4A2" w:rsidRDefault="00F8657A" w:rsidP="00727EC4">
            <w:pPr>
              <w:pStyle w:val="INTESTAZ"/>
              <w:rPr>
                <w:color w:val="003D8E"/>
                <w:sz w:val="14"/>
                <w:szCs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1C14DE76" wp14:editId="67A71B26">
                  <wp:simplePos x="0" y="0"/>
                  <wp:positionH relativeFrom="column">
                    <wp:posOffset>4759325</wp:posOffset>
                  </wp:positionH>
                  <wp:positionV relativeFrom="paragraph">
                    <wp:posOffset>30480</wp:posOffset>
                  </wp:positionV>
                  <wp:extent cx="1219200" cy="453390"/>
                  <wp:effectExtent l="0" t="0" r="0" b="3810"/>
                  <wp:wrapTight wrapText="bothSides">
                    <wp:wrapPolygon edited="0">
                      <wp:start x="0" y="0"/>
                      <wp:lineTo x="0" y="20874"/>
                      <wp:lineTo x="21263" y="20874"/>
                      <wp:lineTo x="21263" y="0"/>
                      <wp:lineTo x="0" y="0"/>
                    </wp:wrapPolygon>
                  </wp:wrapTight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ualita 201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45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D44A2" w:rsidRPr="006C4ABE">
              <w:rPr>
                <w:noProof/>
                <w:color w:val="003D8E"/>
                <w:sz w:val="14"/>
                <w:szCs w:val="14"/>
              </w:rPr>
              <w:drawing>
                <wp:anchor distT="0" distB="0" distL="114300" distR="114300" simplePos="0" relativeHeight="251660288" behindDoc="0" locked="0" layoutInCell="1" allowOverlap="1" wp14:anchorId="10C9692F" wp14:editId="19D4E487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95250</wp:posOffset>
                  </wp:positionV>
                  <wp:extent cx="3176905" cy="972185"/>
                  <wp:effectExtent l="0" t="0" r="4445" b="0"/>
                  <wp:wrapSquare wrapText="bothSides"/>
                  <wp:docPr id="6" name="Immagine 5" descr="loghi ACER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 descr="loghi ACER 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905" cy="972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D44A2" w:rsidRDefault="000D44A2" w:rsidP="00727EC4">
            <w:pPr>
              <w:pStyle w:val="INTESTAZ"/>
              <w:rPr>
                <w:color w:val="003D8E"/>
                <w:sz w:val="14"/>
                <w:szCs w:val="14"/>
              </w:rPr>
            </w:pPr>
          </w:p>
          <w:p w:rsidR="000D44A2" w:rsidRPr="006C4ABE" w:rsidRDefault="000D44A2" w:rsidP="00727EC4">
            <w:pPr>
              <w:pStyle w:val="INTESTAZ"/>
              <w:rPr>
                <w:color w:val="003D8E"/>
                <w:sz w:val="14"/>
                <w:szCs w:val="14"/>
              </w:rPr>
            </w:pPr>
          </w:p>
          <w:p w:rsidR="000D44A2" w:rsidRPr="00A91BEB" w:rsidRDefault="00BF0F34" w:rsidP="00727EC4">
            <w:pPr>
              <w:pStyle w:val="INTESTAZ"/>
              <w:tabs>
                <w:tab w:val="left" w:pos="0"/>
                <w:tab w:val="left" w:pos="5279"/>
              </w:tabs>
              <w:spacing w:after="0"/>
              <w:ind w:right="0"/>
              <w:rPr>
                <w:i/>
                <w:sz w:val="24"/>
                <w:szCs w:val="24"/>
                <w:highlight w:val="yellow"/>
                <w:lang w:val="en-US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5" o:spid="_x0000_s1026" type="#_x0000_t202" style="position:absolute;margin-left:31.1pt;margin-top:6.8pt;width:185.4pt;height:4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" fillcolor="white [3201]" stroked="f" strokeweight="0">
                  <v:path arrowok="t"/>
                  <v:textbox style="mso-next-textbox:#Casella di testo 5">
                    <w:txbxContent>
                      <w:p w:rsidR="008735B3" w:rsidRPr="000D44A2" w:rsidRDefault="008735B3" w:rsidP="000D44A2">
                        <w:pPr>
                          <w:pStyle w:val="INTESTAZ"/>
                          <w:tabs>
                            <w:tab w:val="left" w:pos="0"/>
                            <w:tab w:val="left" w:pos="5670"/>
                          </w:tabs>
                          <w:spacing w:after="0"/>
                          <w:ind w:right="0"/>
                          <w:jc w:val="right"/>
                          <w:rPr>
                            <w:rFonts w:ascii="Arial" w:hAnsi="Arial" w:cs="Arial"/>
                            <w:b/>
                            <w:color w:val="003D8E"/>
                            <w:sz w:val="12"/>
                            <w:szCs w:val="12"/>
                          </w:rPr>
                        </w:pPr>
                        <w:r w:rsidRPr="000D44A2">
                          <w:rPr>
                            <w:rFonts w:ascii="Arial" w:hAnsi="Arial" w:cs="Arial"/>
                            <w:b/>
                            <w:color w:val="003D8E"/>
                            <w:sz w:val="12"/>
                            <w:szCs w:val="12"/>
                          </w:rPr>
                          <w:t>Via Cialdini, 5 – 41123 MODENA (MO)</w:t>
                        </w:r>
                      </w:p>
                      <w:p w:rsidR="008735B3" w:rsidRPr="000D44A2" w:rsidRDefault="008735B3" w:rsidP="000D44A2">
                        <w:pPr>
                          <w:pStyle w:val="INTESTAZ"/>
                          <w:tabs>
                            <w:tab w:val="left" w:pos="0"/>
                            <w:tab w:val="left" w:pos="5670"/>
                          </w:tabs>
                          <w:spacing w:after="0"/>
                          <w:ind w:right="0"/>
                          <w:jc w:val="right"/>
                          <w:rPr>
                            <w:rFonts w:ascii="Arial" w:hAnsi="Arial" w:cs="Arial"/>
                            <w:b/>
                            <w:color w:val="003D8E"/>
                            <w:sz w:val="12"/>
                            <w:szCs w:val="12"/>
                          </w:rPr>
                        </w:pPr>
                        <w:r w:rsidRPr="000D44A2">
                          <w:rPr>
                            <w:rFonts w:ascii="Arial" w:hAnsi="Arial" w:cs="Arial"/>
                            <w:b/>
                            <w:color w:val="003D8E"/>
                            <w:sz w:val="12"/>
                            <w:szCs w:val="12"/>
                          </w:rPr>
                          <w:t>P.I. 00173680364 – C.F. 00173680364</w:t>
                        </w:r>
                      </w:p>
                      <w:p w:rsidR="008735B3" w:rsidRPr="000D44A2" w:rsidRDefault="008735B3" w:rsidP="000D44A2">
                        <w:pPr>
                          <w:pStyle w:val="INTESTAZ"/>
                          <w:tabs>
                            <w:tab w:val="left" w:pos="0"/>
                            <w:tab w:val="left" w:pos="5670"/>
                          </w:tabs>
                          <w:spacing w:after="0"/>
                          <w:ind w:right="0"/>
                          <w:jc w:val="right"/>
                          <w:rPr>
                            <w:rFonts w:ascii="Arial" w:hAnsi="Arial" w:cs="Arial"/>
                            <w:b/>
                            <w:color w:val="003D8E"/>
                            <w:sz w:val="12"/>
                            <w:szCs w:val="12"/>
                            <w:lang w:val="en-US"/>
                          </w:rPr>
                        </w:pPr>
                        <w:r w:rsidRPr="000D44A2">
                          <w:rPr>
                            <w:rFonts w:ascii="Arial" w:hAnsi="Arial" w:cs="Arial"/>
                            <w:b/>
                            <w:color w:val="003D8E"/>
                            <w:sz w:val="12"/>
                            <w:szCs w:val="12"/>
                            <w:lang w:val="en-US"/>
                          </w:rPr>
                          <w:t xml:space="preserve">Tel 059891011 – Fax 059891891 </w:t>
                        </w:r>
                      </w:p>
                      <w:p w:rsidR="008735B3" w:rsidRPr="000D44A2" w:rsidRDefault="008735B3" w:rsidP="000D44A2">
                        <w:pPr>
                          <w:jc w:val="right"/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</w:pPr>
                        <w:r w:rsidRPr="000D44A2">
                          <w:rPr>
                            <w:rFonts w:ascii="Arial" w:hAnsi="Arial" w:cs="Arial"/>
                            <w:b/>
                            <w:color w:val="003D8E"/>
                            <w:sz w:val="12"/>
                            <w:szCs w:val="12"/>
                            <w:lang w:val="en-US"/>
                          </w:rPr>
                          <w:t xml:space="preserve">P.E.C. tecnico.acermo@pec.it -  </w:t>
                        </w:r>
                        <w:hyperlink r:id="rId11" w:history="1">
                          <w:r w:rsidRPr="000D44A2"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  <w:t>www.aziendacasamo.it</w:t>
                          </w:r>
                        </w:hyperlink>
                      </w:p>
                    </w:txbxContent>
                  </v:textbox>
                </v:shape>
              </w:pict>
            </w:r>
          </w:p>
        </w:tc>
      </w:tr>
      <w:tr w:rsidR="00032654" w:rsidRPr="00A91BEB" w:rsidTr="00DB4F6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654" w:rsidRPr="00397AD8" w:rsidRDefault="00032654" w:rsidP="00A801D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Pr="008461D9" w:rsidRDefault="00032654" w:rsidP="00A801DE">
            <w:pPr>
              <w:spacing w:after="0" w:line="276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8461D9">
              <w:rPr>
                <w:rFonts w:ascii="Arial" w:hAnsi="Arial" w:cs="Arial"/>
                <w:b/>
                <w:sz w:val="24"/>
                <w:szCs w:val="24"/>
              </w:rPr>
              <w:t>FASE</w:t>
            </w:r>
          </w:p>
          <w:p w:rsidR="00032654" w:rsidRPr="00397AD8" w:rsidRDefault="00032654" w:rsidP="00A801D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Pr="00397AD8" w:rsidRDefault="00032654" w:rsidP="00A801D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Pr="00397AD8" w:rsidRDefault="00032654" w:rsidP="00A801DE">
            <w:pPr>
              <w:pStyle w:val="Titolo2"/>
              <w:spacing w:before="0" w:after="0" w:line="276" w:lineRule="auto"/>
              <w:rPr>
                <w:rFonts w:ascii="Arial" w:eastAsiaTheme="minorEastAsia" w:hAnsi="Arial" w:cs="Arial"/>
                <w:b w:val="0"/>
                <w:sz w:val="40"/>
                <w:szCs w:val="40"/>
              </w:rPr>
            </w:pPr>
          </w:p>
          <w:p w:rsidR="00032654" w:rsidRPr="00397AD8" w:rsidRDefault="00032654" w:rsidP="00A801D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Pr="00397AD8" w:rsidRDefault="00032654" w:rsidP="00A801D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Pr="00397AD8" w:rsidRDefault="00032654" w:rsidP="00A801DE">
            <w:pPr>
              <w:spacing w:after="0"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397AD8">
              <w:rPr>
                <w:rFonts w:ascii="Arial" w:hAnsi="Arial" w:cs="Arial"/>
                <w:b/>
                <w:sz w:val="24"/>
                <w:szCs w:val="24"/>
              </w:rPr>
              <w:t>OGGETTO</w:t>
            </w:r>
          </w:p>
          <w:p w:rsidR="00032654" w:rsidRPr="004C17BF" w:rsidRDefault="00032654" w:rsidP="00A801DE">
            <w:pPr>
              <w:spacing w:after="0" w:line="360" w:lineRule="auto"/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032654" w:rsidRPr="004C17BF" w:rsidRDefault="00032654" w:rsidP="00A801DE">
            <w:pPr>
              <w:spacing w:after="0" w:line="360" w:lineRule="auto"/>
              <w:jc w:val="left"/>
              <w:rPr>
                <w:rFonts w:ascii="Arial" w:hAnsi="Arial" w:cs="Arial"/>
                <w:sz w:val="28"/>
                <w:szCs w:val="28"/>
              </w:rPr>
            </w:pP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2654" w:rsidRPr="00397AD8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97AD8">
              <w:rPr>
                <w:rFonts w:ascii="Arial" w:hAnsi="Arial" w:cs="Arial"/>
                <w:b/>
                <w:sz w:val="24"/>
                <w:szCs w:val="24"/>
              </w:rPr>
              <w:t>FINANZIAMENTO</w:t>
            </w: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Pr="00397AD8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Pr="00397AD8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97AD8">
              <w:rPr>
                <w:rFonts w:ascii="Arial" w:hAnsi="Arial" w:cs="Arial"/>
                <w:b/>
                <w:sz w:val="24"/>
                <w:szCs w:val="24"/>
              </w:rPr>
              <w:t>COMMITTENTE</w:t>
            </w: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PROPRIETÀ</w:t>
            </w: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PROGETTO ARCHITETTONICO</w:t>
            </w: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2654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B4F66">
              <w:rPr>
                <w:rFonts w:ascii="Arial" w:hAnsi="Arial" w:cs="Arial"/>
                <w:b/>
                <w:sz w:val="24"/>
                <w:szCs w:val="24"/>
              </w:rPr>
              <w:t>RESPONSABILE DEL PROCEDIMENTO</w:t>
            </w:r>
          </w:p>
          <w:p w:rsidR="00032654" w:rsidRPr="00397AD8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654" w:rsidRPr="00397AD8" w:rsidRDefault="00032654" w:rsidP="00A801D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Pr="003152CE" w:rsidRDefault="00032654" w:rsidP="00A801DE">
            <w:pPr>
              <w:spacing w:after="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152CE">
              <w:rPr>
                <w:rFonts w:ascii="Arial" w:hAnsi="Arial" w:cs="Arial"/>
                <w:sz w:val="24"/>
                <w:szCs w:val="24"/>
              </w:rPr>
              <w:t>Progetto DEFINITIVO-ESECUTIVO</w:t>
            </w:r>
          </w:p>
          <w:p w:rsidR="00032654" w:rsidRPr="003152CE" w:rsidRDefault="00032654" w:rsidP="00A801D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Pr="003152CE" w:rsidRDefault="00032654" w:rsidP="00A801D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Pr="003152CE" w:rsidRDefault="00032654" w:rsidP="00A801DE">
            <w:pPr>
              <w:pStyle w:val="Titolo2"/>
              <w:spacing w:before="0" w:after="0" w:line="276" w:lineRule="auto"/>
              <w:jc w:val="both"/>
              <w:rPr>
                <w:rFonts w:ascii="Arial" w:eastAsiaTheme="minorEastAsia" w:hAnsi="Arial" w:cs="Arial"/>
                <w:sz w:val="32"/>
                <w:szCs w:val="32"/>
              </w:rPr>
            </w:pPr>
            <w:r>
              <w:rPr>
                <w:rFonts w:ascii="Arial" w:eastAsiaTheme="minorEastAsia" w:hAnsi="Arial" w:cs="Arial"/>
                <w:b w:val="0"/>
                <w:sz w:val="32"/>
                <w:szCs w:val="32"/>
              </w:rPr>
              <w:t>ELENCO ELABORATI</w:t>
            </w:r>
          </w:p>
          <w:p w:rsidR="00032654" w:rsidRPr="003152CE" w:rsidRDefault="00032654" w:rsidP="00A801D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Default="00032654" w:rsidP="00A801DE">
            <w:pPr>
              <w:spacing w:after="120"/>
              <w:rPr>
                <w:rFonts w:ascii="Arial" w:eastAsia="Arial" w:hAnsi="Arial" w:cs="Arial"/>
                <w:b/>
              </w:rPr>
            </w:pPr>
          </w:p>
          <w:p w:rsidR="00032654" w:rsidRPr="00C83F0D" w:rsidRDefault="00032654" w:rsidP="00A801DE">
            <w:pPr>
              <w:spacing w:after="120"/>
              <w:rPr>
                <w:rFonts w:ascii="Arial" w:eastAsia="Arial" w:hAnsi="Arial" w:cs="Arial"/>
                <w:b/>
              </w:rPr>
            </w:pPr>
            <w:r w:rsidRPr="00C83F0D">
              <w:rPr>
                <w:rFonts w:ascii="Arial" w:eastAsia="Arial" w:hAnsi="Arial" w:cs="Arial"/>
                <w:b/>
              </w:rPr>
              <w:t>MANUTENZIONE STRAORDINARIA PER SOSTITUZIONE FINESTRE IN EDIFICI E.R.P. SIT</w:t>
            </w:r>
            <w:r>
              <w:rPr>
                <w:rFonts w:ascii="Arial" w:eastAsia="Arial" w:hAnsi="Arial" w:cs="Arial"/>
                <w:b/>
              </w:rPr>
              <w:t>I</w:t>
            </w:r>
            <w:r w:rsidRPr="00C83F0D">
              <w:rPr>
                <w:rFonts w:ascii="Arial" w:eastAsia="Arial" w:hAnsi="Arial" w:cs="Arial"/>
                <w:b/>
              </w:rPr>
              <w:t xml:space="preserve"> A </w:t>
            </w:r>
            <w:r>
              <w:rPr>
                <w:rFonts w:ascii="Arial" w:eastAsia="Arial" w:hAnsi="Arial" w:cs="Arial"/>
                <w:b/>
              </w:rPr>
              <w:t>CARPI</w:t>
            </w:r>
            <w:r w:rsidRPr="00C83F0D">
              <w:rPr>
                <w:rFonts w:ascii="Arial" w:eastAsia="Arial" w:hAnsi="Arial" w:cs="Arial"/>
                <w:b/>
              </w:rPr>
              <w:t xml:space="preserve"> IN VIA </w:t>
            </w:r>
            <w:r>
              <w:rPr>
                <w:rFonts w:ascii="Arial" w:eastAsia="Arial" w:hAnsi="Arial" w:cs="Arial"/>
                <w:b/>
              </w:rPr>
              <w:t>PEZZANA</w:t>
            </w:r>
            <w:r w:rsidRPr="00C83F0D">
              <w:rPr>
                <w:rFonts w:ascii="Arial" w:eastAsia="Arial" w:hAnsi="Arial" w:cs="Arial"/>
                <w:b/>
              </w:rPr>
              <w:t xml:space="preserve"> N. </w:t>
            </w:r>
            <w:r>
              <w:rPr>
                <w:rFonts w:ascii="Arial" w:eastAsia="Arial" w:hAnsi="Arial" w:cs="Arial"/>
                <w:b/>
              </w:rPr>
              <w:t>1,3,5</w:t>
            </w:r>
          </w:p>
          <w:p w:rsidR="00032654" w:rsidRPr="008B6D81" w:rsidRDefault="00032654" w:rsidP="00A801DE">
            <w:pPr>
              <w:spacing w:after="0" w:line="276" w:lineRule="auto"/>
              <w:rPr>
                <w:rFonts w:ascii="Arial" w:hAnsi="Arial" w:cs="Arial"/>
              </w:rPr>
            </w:pPr>
            <w:r w:rsidRPr="008B6D81">
              <w:rPr>
                <w:rFonts w:ascii="Arial" w:hAnsi="Arial" w:cs="Arial"/>
              </w:rPr>
              <w:t>(</w:t>
            </w:r>
            <w:proofErr w:type="spellStart"/>
            <w:r w:rsidRPr="008B6D81">
              <w:rPr>
                <w:rFonts w:ascii="Arial" w:hAnsi="Arial" w:cs="Arial"/>
              </w:rPr>
              <w:t>Fg</w:t>
            </w:r>
            <w:proofErr w:type="spellEnd"/>
            <w:r w:rsidRPr="008B6D81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91</w:t>
            </w:r>
            <w:r w:rsidRPr="008B6D81">
              <w:rPr>
                <w:rFonts w:ascii="Arial" w:hAnsi="Arial" w:cs="Arial"/>
              </w:rPr>
              <w:t xml:space="preserve"> – </w:t>
            </w:r>
            <w:proofErr w:type="spellStart"/>
            <w:r w:rsidRPr="008B6D81">
              <w:rPr>
                <w:rFonts w:ascii="Arial" w:hAnsi="Arial" w:cs="Arial"/>
              </w:rPr>
              <w:t>Mapp</w:t>
            </w:r>
            <w:proofErr w:type="spellEnd"/>
            <w:r w:rsidRPr="008B6D81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286, 292, 300</w:t>
            </w:r>
            <w:r w:rsidRPr="008B6D81">
              <w:rPr>
                <w:rFonts w:ascii="Arial" w:hAnsi="Arial" w:cs="Arial"/>
              </w:rPr>
              <w:t>)</w:t>
            </w:r>
          </w:p>
          <w:p w:rsidR="00032654" w:rsidRDefault="00032654" w:rsidP="00A801D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Default="00032654" w:rsidP="00A801D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032654" w:rsidRDefault="00032654" w:rsidP="00A801DE">
            <w:pPr>
              <w:spacing w:after="240"/>
              <w:rPr>
                <w:rFonts w:ascii="Arial" w:eastAsia="Arial" w:hAnsi="Arial" w:cs="Arial"/>
              </w:rPr>
            </w:pPr>
            <w:r w:rsidRPr="00BA67BD">
              <w:rPr>
                <w:rFonts w:ascii="Arial" w:eastAsia="Arial" w:hAnsi="Arial" w:cs="Arial"/>
              </w:rPr>
              <w:t xml:space="preserve">Intervento facente parte del programma di recupero e razionalizzazione degli immobili e degli alloggi di Edilizia Residenziale Pubblica approvato con Delibera di Giunta Regionale n° 1297 del 14 Settembre 2015 e successivamente finanziato con Delibera di Giunta Regionale n° </w:t>
            </w:r>
            <w:r>
              <w:rPr>
                <w:rFonts w:ascii="Arial" w:eastAsia="Arial" w:hAnsi="Arial" w:cs="Arial"/>
              </w:rPr>
              <w:t>1.</w:t>
            </w:r>
            <w:r w:rsidRPr="00BA67BD"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</w:rPr>
              <w:t>83</w:t>
            </w:r>
            <w:r w:rsidRPr="00BA67BD">
              <w:rPr>
                <w:rFonts w:ascii="Arial" w:eastAsia="Arial" w:hAnsi="Arial" w:cs="Arial"/>
              </w:rPr>
              <w:t xml:space="preserve"> del</w:t>
            </w:r>
            <w:r>
              <w:rPr>
                <w:rFonts w:ascii="Arial" w:eastAsia="Arial" w:hAnsi="Arial" w:cs="Arial"/>
              </w:rPr>
              <w:t>l’11</w:t>
            </w:r>
            <w:r w:rsidRPr="00BA67BD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Settembre</w:t>
            </w:r>
            <w:r w:rsidRPr="00BA67BD">
              <w:rPr>
                <w:rFonts w:ascii="Arial" w:eastAsia="Arial" w:hAnsi="Arial" w:cs="Arial"/>
              </w:rPr>
              <w:t xml:space="preserve"> 201</w:t>
            </w:r>
            <w:r>
              <w:rPr>
                <w:rFonts w:ascii="Arial" w:eastAsia="Arial" w:hAnsi="Arial" w:cs="Arial"/>
              </w:rPr>
              <w:t>7</w:t>
            </w:r>
            <w:r w:rsidRPr="00BA67BD">
              <w:rPr>
                <w:rFonts w:ascii="Arial" w:eastAsia="Arial" w:hAnsi="Arial" w:cs="Arial"/>
              </w:rPr>
              <w:t xml:space="preserve"> </w:t>
            </w:r>
          </w:p>
          <w:p w:rsidR="00032654" w:rsidRPr="00BA67BD" w:rsidRDefault="00032654" w:rsidP="00A801DE">
            <w:pPr>
              <w:spacing w:after="240"/>
              <w:rPr>
                <w:rFonts w:ascii="Arial" w:eastAsia="Arial" w:hAnsi="Arial" w:cs="Arial"/>
              </w:rPr>
            </w:pPr>
          </w:p>
          <w:p w:rsidR="00032654" w:rsidRPr="00415DF0" w:rsidRDefault="00032654" w:rsidP="00A801DE">
            <w:pPr>
              <w:tabs>
                <w:tab w:val="left" w:pos="0"/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ACER Azienda Casa Emilia Romagna della provincia di Modena</w:t>
            </w:r>
          </w:p>
          <w:p w:rsidR="00032654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Via Cialdini 5 – 41123 Modena</w:t>
            </w:r>
          </w:p>
          <w:p w:rsidR="00032654" w:rsidRPr="003677FC" w:rsidRDefault="00032654" w:rsidP="00A801DE">
            <w:pPr>
              <w:spacing w:after="0" w:line="276" w:lineRule="auto"/>
              <w:rPr>
                <w:rFonts w:ascii="Arial" w:hAnsi="Arial" w:cs="Arial"/>
              </w:rPr>
            </w:pPr>
          </w:p>
          <w:p w:rsidR="00032654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00A96">
              <w:rPr>
                <w:rFonts w:ascii="Arial" w:hAnsi="Arial" w:cs="Arial"/>
                <w:sz w:val="24"/>
                <w:szCs w:val="24"/>
              </w:rPr>
              <w:t xml:space="preserve">COMUNE DI CARPI </w:t>
            </w: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00A96">
              <w:rPr>
                <w:rFonts w:ascii="Arial" w:hAnsi="Arial" w:cs="Arial"/>
                <w:sz w:val="24"/>
                <w:szCs w:val="24"/>
              </w:rPr>
              <w:t>Corso A. Pio 91- 41012 Carpi (</w:t>
            </w:r>
            <w:proofErr w:type="spellStart"/>
            <w:r w:rsidRPr="00C00A96">
              <w:rPr>
                <w:rFonts w:ascii="Arial" w:hAnsi="Arial" w:cs="Arial"/>
                <w:sz w:val="24"/>
                <w:szCs w:val="24"/>
              </w:rPr>
              <w:t>Mo</w:t>
            </w:r>
            <w:proofErr w:type="spellEnd"/>
            <w:r w:rsidRPr="00C00A96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032654" w:rsidRPr="0080121B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121B">
              <w:rPr>
                <w:rFonts w:ascii="Arial" w:hAnsi="Arial" w:cs="Arial"/>
                <w:sz w:val="24"/>
                <w:szCs w:val="24"/>
              </w:rPr>
              <w:t>Ing. Paolo MONTORSI</w:t>
            </w: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121B">
              <w:rPr>
                <w:rFonts w:ascii="Arial" w:hAnsi="Arial" w:cs="Arial"/>
                <w:sz w:val="24"/>
                <w:szCs w:val="24"/>
              </w:rPr>
              <w:t>(ACER Modena)</w:t>
            </w: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00A96">
              <w:rPr>
                <w:rFonts w:ascii="Arial" w:hAnsi="Arial" w:cs="Arial"/>
                <w:sz w:val="24"/>
                <w:szCs w:val="24"/>
              </w:rPr>
              <w:t>________________________</w:t>
            </w: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00A96">
              <w:rPr>
                <w:rFonts w:ascii="Arial" w:hAnsi="Arial" w:cs="Arial"/>
                <w:sz w:val="24"/>
                <w:szCs w:val="24"/>
              </w:rPr>
              <w:t>Arch. Gian Franco GUERZONI</w:t>
            </w: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00A96">
              <w:rPr>
                <w:rFonts w:ascii="Arial" w:hAnsi="Arial" w:cs="Arial"/>
                <w:sz w:val="24"/>
                <w:szCs w:val="24"/>
              </w:rPr>
              <w:t xml:space="preserve"> (ACER Modena)</w:t>
            </w: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00A96">
              <w:rPr>
                <w:rFonts w:ascii="Arial" w:hAnsi="Arial" w:cs="Arial"/>
                <w:sz w:val="24"/>
                <w:szCs w:val="24"/>
              </w:rPr>
              <w:t>________________________</w:t>
            </w:r>
          </w:p>
          <w:p w:rsidR="00032654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032654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032654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032654" w:rsidRPr="00C00A96" w:rsidRDefault="00032654" w:rsidP="00A801DE">
            <w:pPr>
              <w:spacing w:after="0" w:line="276" w:lineRule="auto"/>
              <w:ind w:right="324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032654" w:rsidRPr="00397AD8" w:rsidRDefault="0080121B" w:rsidP="00A801DE">
            <w:pPr>
              <w:spacing w:after="0" w:line="276" w:lineRule="auto"/>
              <w:rPr>
                <w:rFonts w:ascii="Arial" w:hAnsi="Arial" w:cs="Arial"/>
                <w:b/>
                <w:bCs/>
                <w:color w:val="81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Giugno</w:t>
            </w:r>
            <w:r w:rsidR="00032654" w:rsidRPr="00C00A96">
              <w:rPr>
                <w:rFonts w:ascii="Arial" w:hAnsi="Arial" w:cs="Arial"/>
                <w:sz w:val="24"/>
                <w:szCs w:val="24"/>
              </w:rPr>
              <w:t xml:space="preserve">  2018</w:t>
            </w:r>
          </w:p>
        </w:tc>
      </w:tr>
    </w:tbl>
    <w:p w:rsidR="006C334C" w:rsidRDefault="006C334C" w:rsidP="0071206A">
      <w:pPr>
        <w:spacing w:before="60" w:after="6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6C334C" w:rsidRDefault="006C334C" w:rsidP="0071206A">
      <w:pPr>
        <w:spacing w:before="60" w:after="6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C35B0" w:rsidRDefault="00FC35B0" w:rsidP="00FC35B0">
      <w:pPr>
        <w:widowControl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264B9">
        <w:rPr>
          <w:rFonts w:ascii="Arial" w:hAnsi="Arial" w:cs="Arial"/>
          <w:b/>
          <w:sz w:val="24"/>
          <w:u w:val="single"/>
        </w:rPr>
        <w:t xml:space="preserve">PROGETTO </w:t>
      </w:r>
      <w:r>
        <w:rPr>
          <w:rFonts w:ascii="Arial" w:hAnsi="Arial" w:cs="Arial"/>
          <w:b/>
          <w:sz w:val="24"/>
          <w:u w:val="single"/>
        </w:rPr>
        <w:t xml:space="preserve">DEIFINITIVO- </w:t>
      </w:r>
      <w:r w:rsidRPr="005264B9">
        <w:rPr>
          <w:rFonts w:ascii="Arial" w:hAnsi="Arial" w:cs="Arial"/>
          <w:b/>
          <w:sz w:val="24"/>
          <w:u w:val="single"/>
        </w:rPr>
        <w:t>ESECUTIVO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FC35B0" w:rsidRPr="00B931CC" w:rsidRDefault="00FC35B0" w:rsidP="00FC35B0">
      <w:pPr>
        <w:pStyle w:val="Titolo1"/>
        <w:spacing w:before="480" w:after="120" w:line="276" w:lineRule="auto"/>
        <w:rPr>
          <w:rFonts w:ascii="Arial" w:hAnsi="Arial" w:cs="Arial"/>
          <w:sz w:val="22"/>
          <w:szCs w:val="22"/>
        </w:rPr>
      </w:pPr>
      <w:r w:rsidRPr="00B931CC">
        <w:rPr>
          <w:rFonts w:ascii="Arial" w:hAnsi="Arial" w:cs="Arial"/>
          <w:sz w:val="22"/>
          <w:szCs w:val="22"/>
        </w:rPr>
        <w:t>01 – DOCUMENTAZIONE</w:t>
      </w:r>
    </w:p>
    <w:p w:rsidR="008657AB" w:rsidRDefault="008657AB" w:rsidP="008657AB">
      <w:pPr>
        <w:spacing w:after="0" w:line="276" w:lineRule="auto"/>
        <w:ind w:left="207"/>
        <w:rPr>
          <w:rFonts w:ascii="Arial" w:hAnsi="Arial" w:cs="Arial"/>
        </w:rPr>
      </w:pPr>
      <w:r w:rsidRPr="008657AB">
        <w:rPr>
          <w:rFonts w:ascii="Arial" w:hAnsi="Arial" w:cs="Arial"/>
        </w:rPr>
        <w:t>00</w:t>
      </w:r>
      <w:r w:rsidR="0098596D">
        <w:rPr>
          <w:rFonts w:ascii="Arial" w:hAnsi="Arial" w:cs="Arial"/>
        </w:rPr>
        <w:t>_</w:t>
      </w:r>
      <w:r w:rsidRPr="008657AB">
        <w:rPr>
          <w:rFonts w:ascii="Arial" w:hAnsi="Arial" w:cs="Arial"/>
        </w:rPr>
        <w:t>ELENCO ELABORATI</w:t>
      </w:r>
    </w:p>
    <w:p w:rsidR="0098596D" w:rsidRDefault="0098596D" w:rsidP="0098596D">
      <w:pPr>
        <w:spacing w:after="0" w:line="276" w:lineRule="auto"/>
        <w:ind w:left="207"/>
        <w:rPr>
          <w:rFonts w:ascii="Arial" w:hAnsi="Arial" w:cs="Arial"/>
        </w:rPr>
      </w:pPr>
      <w:r w:rsidRPr="00E15A9E">
        <w:rPr>
          <w:rFonts w:ascii="Arial" w:hAnsi="Arial" w:cs="Arial"/>
        </w:rPr>
        <w:t>0</w:t>
      </w:r>
      <w:r>
        <w:rPr>
          <w:rFonts w:ascii="Arial" w:hAnsi="Arial" w:cs="Arial"/>
        </w:rPr>
        <w:t>1_01_</w:t>
      </w:r>
      <w:r w:rsidRPr="00E15A9E">
        <w:rPr>
          <w:rFonts w:ascii="Arial" w:hAnsi="Arial" w:cs="Arial"/>
        </w:rPr>
        <w:t>CAPITOLATO SPECIALE D'APPALTO parte I</w:t>
      </w:r>
    </w:p>
    <w:p w:rsidR="0098596D" w:rsidRDefault="0098596D" w:rsidP="008657AB">
      <w:pPr>
        <w:spacing w:after="0" w:line="276" w:lineRule="auto"/>
        <w:ind w:left="207"/>
        <w:rPr>
          <w:rFonts w:ascii="Arial" w:hAnsi="Arial" w:cs="Arial"/>
        </w:rPr>
      </w:pPr>
      <w:r>
        <w:rPr>
          <w:rFonts w:ascii="Arial" w:hAnsi="Arial" w:cs="Arial"/>
        </w:rPr>
        <w:t>01_02_</w:t>
      </w:r>
      <w:r w:rsidRPr="008657AB">
        <w:rPr>
          <w:rFonts w:ascii="Arial" w:hAnsi="Arial" w:cs="Arial"/>
        </w:rPr>
        <w:t>CAPITOLATO SPECIALE D'APPALTO parte II</w:t>
      </w:r>
    </w:p>
    <w:p w:rsidR="008657AB" w:rsidRDefault="008657AB" w:rsidP="008657AB">
      <w:pPr>
        <w:spacing w:after="0" w:line="276" w:lineRule="auto"/>
        <w:ind w:left="207"/>
        <w:rPr>
          <w:rFonts w:ascii="Arial" w:hAnsi="Arial" w:cs="Arial"/>
        </w:rPr>
      </w:pPr>
      <w:r w:rsidRPr="008657AB">
        <w:rPr>
          <w:rFonts w:ascii="Arial" w:hAnsi="Arial" w:cs="Arial"/>
        </w:rPr>
        <w:t>01</w:t>
      </w:r>
      <w:r w:rsidR="0098596D">
        <w:rPr>
          <w:rFonts w:ascii="Arial" w:hAnsi="Arial" w:cs="Arial"/>
        </w:rPr>
        <w:t>_03_</w:t>
      </w:r>
      <w:r w:rsidRPr="008657AB">
        <w:rPr>
          <w:rFonts w:ascii="Arial" w:hAnsi="Arial" w:cs="Arial"/>
        </w:rPr>
        <w:t>RELAZIONE TECNICA DESCRITTIVA</w:t>
      </w:r>
    </w:p>
    <w:p w:rsidR="008657AB" w:rsidRDefault="008657AB" w:rsidP="008657AB">
      <w:pPr>
        <w:spacing w:after="0" w:line="276" w:lineRule="auto"/>
        <w:ind w:left="207"/>
        <w:rPr>
          <w:rFonts w:ascii="Arial" w:hAnsi="Arial" w:cs="Arial"/>
        </w:rPr>
      </w:pPr>
      <w:r w:rsidRPr="008657AB">
        <w:rPr>
          <w:rFonts w:ascii="Arial" w:hAnsi="Arial" w:cs="Arial"/>
        </w:rPr>
        <w:t>0</w:t>
      </w:r>
      <w:r w:rsidR="0098596D">
        <w:rPr>
          <w:rFonts w:ascii="Arial" w:hAnsi="Arial" w:cs="Arial"/>
        </w:rPr>
        <w:t>1_04_</w:t>
      </w:r>
      <w:r w:rsidR="00032654">
        <w:rPr>
          <w:rFonts w:ascii="Arial" w:hAnsi="Arial" w:cs="Arial"/>
        </w:rPr>
        <w:t>DOCUMENTAZIONE FOTOGRAFICA</w:t>
      </w:r>
    </w:p>
    <w:p w:rsidR="008657AB" w:rsidRDefault="008657AB" w:rsidP="008657AB">
      <w:pPr>
        <w:spacing w:after="0" w:line="276" w:lineRule="auto"/>
        <w:ind w:left="207"/>
        <w:rPr>
          <w:rFonts w:ascii="Arial" w:hAnsi="Arial" w:cs="Arial"/>
        </w:rPr>
      </w:pPr>
      <w:r w:rsidRPr="008657AB">
        <w:rPr>
          <w:rFonts w:ascii="Arial" w:hAnsi="Arial" w:cs="Arial"/>
        </w:rPr>
        <w:t>0</w:t>
      </w:r>
      <w:r w:rsidR="0098596D">
        <w:rPr>
          <w:rFonts w:ascii="Arial" w:hAnsi="Arial" w:cs="Arial"/>
        </w:rPr>
        <w:t>1_05_</w:t>
      </w:r>
      <w:r w:rsidRPr="008657AB">
        <w:rPr>
          <w:rFonts w:ascii="Arial" w:hAnsi="Arial" w:cs="Arial"/>
        </w:rPr>
        <w:t>ELENCO PREZZI</w:t>
      </w:r>
    </w:p>
    <w:p w:rsidR="00FC35B0" w:rsidRPr="004A5E61" w:rsidRDefault="00FC35B0" w:rsidP="00FC35B0">
      <w:pPr>
        <w:pStyle w:val="Titolo1"/>
        <w:spacing w:before="480" w:after="120" w:line="276" w:lineRule="auto"/>
        <w:rPr>
          <w:rFonts w:ascii="Arial" w:hAnsi="Arial" w:cs="Arial"/>
          <w:sz w:val="22"/>
          <w:szCs w:val="22"/>
        </w:rPr>
      </w:pPr>
      <w:r w:rsidRPr="004A5E61">
        <w:rPr>
          <w:rFonts w:ascii="Arial" w:hAnsi="Arial" w:cs="Arial"/>
          <w:sz w:val="22"/>
          <w:szCs w:val="22"/>
        </w:rPr>
        <w:t xml:space="preserve">02 – </w:t>
      </w:r>
      <w:r w:rsidR="008657AB">
        <w:rPr>
          <w:rFonts w:ascii="Arial" w:hAnsi="Arial" w:cs="Arial"/>
          <w:sz w:val="22"/>
          <w:szCs w:val="22"/>
        </w:rPr>
        <w:t>TAVOLE</w:t>
      </w:r>
    </w:p>
    <w:p w:rsidR="008657AB" w:rsidRDefault="0098596D" w:rsidP="008657AB">
      <w:pPr>
        <w:pStyle w:val="Paragrafoelenco"/>
        <w:spacing w:after="0" w:line="276" w:lineRule="auto"/>
        <w:ind w:left="142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02_01_</w:t>
      </w:r>
      <w:r w:rsidR="008657AB" w:rsidRPr="008657AB">
        <w:rPr>
          <w:rFonts w:ascii="Arial" w:hAnsi="Arial" w:cs="Arial"/>
        </w:rPr>
        <w:t>AR.0</w:t>
      </w:r>
      <w:r w:rsidR="00BB47D9">
        <w:rPr>
          <w:rFonts w:ascii="Arial" w:hAnsi="Arial" w:cs="Arial"/>
        </w:rPr>
        <w:t>1</w:t>
      </w:r>
      <w:r w:rsidR="008657AB" w:rsidRPr="008657AB">
        <w:rPr>
          <w:rFonts w:ascii="Arial" w:hAnsi="Arial" w:cs="Arial"/>
        </w:rPr>
        <w:t xml:space="preserve"> PROGETTO PIANTE</w:t>
      </w:r>
    </w:p>
    <w:p w:rsidR="008657AB" w:rsidRDefault="0098596D" w:rsidP="008657AB">
      <w:pPr>
        <w:pStyle w:val="Paragrafoelenco"/>
        <w:spacing w:after="0" w:line="276" w:lineRule="auto"/>
        <w:ind w:left="142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02_02_</w:t>
      </w:r>
      <w:r w:rsidR="008657AB" w:rsidRPr="008657AB">
        <w:rPr>
          <w:rFonts w:ascii="Arial" w:hAnsi="Arial" w:cs="Arial"/>
        </w:rPr>
        <w:t>AR.0</w:t>
      </w:r>
      <w:r w:rsidR="00BB47D9">
        <w:rPr>
          <w:rFonts w:ascii="Arial" w:hAnsi="Arial" w:cs="Arial"/>
        </w:rPr>
        <w:t>2</w:t>
      </w:r>
      <w:r w:rsidR="008657AB" w:rsidRPr="008657AB">
        <w:rPr>
          <w:rFonts w:ascii="Arial" w:hAnsi="Arial" w:cs="Arial"/>
        </w:rPr>
        <w:t xml:space="preserve"> PROGETTO ABACO FINESTRE</w:t>
      </w:r>
      <w:r w:rsidR="00F70FDD">
        <w:rPr>
          <w:rFonts w:ascii="Arial" w:hAnsi="Arial" w:cs="Arial"/>
        </w:rPr>
        <w:t xml:space="preserve"> E CASSONETTI</w:t>
      </w:r>
    </w:p>
    <w:p w:rsidR="00032654" w:rsidRDefault="00032654" w:rsidP="008657AB">
      <w:pPr>
        <w:pStyle w:val="Paragrafoelenco"/>
        <w:spacing w:after="0" w:line="276" w:lineRule="auto"/>
        <w:ind w:left="142"/>
        <w:contextualSpacing w:val="0"/>
        <w:rPr>
          <w:rFonts w:ascii="Arial" w:hAnsi="Arial" w:cs="Arial"/>
        </w:rPr>
      </w:pPr>
    </w:p>
    <w:p w:rsidR="00032654" w:rsidRPr="004A5E61" w:rsidRDefault="00032654" w:rsidP="00032654">
      <w:pPr>
        <w:pStyle w:val="Titolo1"/>
        <w:spacing w:before="48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03</w:t>
      </w:r>
      <w:r w:rsidRPr="004A5E61">
        <w:rPr>
          <w:rFonts w:ascii="Arial" w:hAnsi="Arial" w:cs="Arial"/>
          <w:sz w:val="22"/>
          <w:szCs w:val="22"/>
        </w:rPr>
        <w:t xml:space="preserve"> – </w:t>
      </w:r>
      <w:r w:rsidR="00F70FDD">
        <w:rPr>
          <w:rFonts w:ascii="Arial" w:hAnsi="Arial" w:cs="Arial"/>
          <w:sz w:val="22"/>
          <w:szCs w:val="22"/>
        </w:rPr>
        <w:t>SICUREZZA</w:t>
      </w:r>
    </w:p>
    <w:p w:rsidR="00032654" w:rsidRDefault="00032654" w:rsidP="008657AB">
      <w:pPr>
        <w:pStyle w:val="Paragrafoelenco"/>
        <w:spacing w:after="0" w:line="276" w:lineRule="auto"/>
        <w:ind w:left="142"/>
        <w:contextualSpacing w:val="0"/>
        <w:rPr>
          <w:rFonts w:ascii="Arial" w:hAnsi="Arial" w:cs="Arial"/>
        </w:rPr>
      </w:pPr>
    </w:p>
    <w:p w:rsidR="00032654" w:rsidRDefault="0098596D" w:rsidP="00032654">
      <w:pPr>
        <w:spacing w:after="0" w:line="276" w:lineRule="auto"/>
        <w:ind w:left="207"/>
        <w:rPr>
          <w:rFonts w:ascii="Arial" w:hAnsi="Arial" w:cs="Arial"/>
        </w:rPr>
      </w:pPr>
      <w:r>
        <w:rPr>
          <w:rFonts w:ascii="Arial" w:hAnsi="Arial" w:cs="Arial"/>
        </w:rPr>
        <w:t>03_01_</w:t>
      </w:r>
      <w:r w:rsidR="00032654" w:rsidRPr="008657AB">
        <w:rPr>
          <w:rFonts w:ascii="Arial" w:hAnsi="Arial" w:cs="Arial"/>
        </w:rPr>
        <w:t>PIANO DI SICUREZZA E DI COORDINAMENTO</w:t>
      </w:r>
    </w:p>
    <w:p w:rsidR="00032654" w:rsidRDefault="0098596D" w:rsidP="00032654">
      <w:pPr>
        <w:spacing w:after="0" w:line="276" w:lineRule="auto"/>
        <w:ind w:left="207"/>
        <w:rPr>
          <w:rFonts w:ascii="Arial" w:hAnsi="Arial" w:cs="Arial"/>
        </w:rPr>
      </w:pPr>
      <w:r>
        <w:rPr>
          <w:rFonts w:ascii="Arial" w:hAnsi="Arial" w:cs="Arial"/>
        </w:rPr>
        <w:t>03_02_</w:t>
      </w:r>
      <w:r w:rsidR="00032654" w:rsidRPr="008657AB">
        <w:rPr>
          <w:rFonts w:ascii="Arial" w:hAnsi="Arial" w:cs="Arial"/>
        </w:rPr>
        <w:t>STIMA DEI COSTI DELLA SICUREZZA</w:t>
      </w:r>
    </w:p>
    <w:p w:rsidR="00032654" w:rsidRDefault="0098596D" w:rsidP="00032654">
      <w:pPr>
        <w:spacing w:after="0" w:line="276" w:lineRule="auto"/>
        <w:ind w:left="207"/>
        <w:rPr>
          <w:rFonts w:ascii="Arial" w:hAnsi="Arial" w:cs="Arial"/>
        </w:rPr>
      </w:pPr>
      <w:r>
        <w:rPr>
          <w:rFonts w:ascii="Arial" w:hAnsi="Arial" w:cs="Arial"/>
        </w:rPr>
        <w:t>03_03_</w:t>
      </w:r>
      <w:r w:rsidR="00032654" w:rsidRPr="008657AB">
        <w:rPr>
          <w:rFonts w:ascii="Arial" w:hAnsi="Arial" w:cs="Arial"/>
        </w:rPr>
        <w:t>CRONOPROGRAMMA</w:t>
      </w:r>
    </w:p>
    <w:p w:rsidR="00032654" w:rsidRDefault="0098596D" w:rsidP="00032654">
      <w:pPr>
        <w:spacing w:after="0" w:line="276" w:lineRule="auto"/>
        <w:ind w:left="207"/>
        <w:rPr>
          <w:rFonts w:ascii="Arial" w:hAnsi="Arial" w:cs="Arial"/>
        </w:rPr>
      </w:pPr>
      <w:r>
        <w:rPr>
          <w:rFonts w:ascii="Arial" w:hAnsi="Arial" w:cs="Arial"/>
        </w:rPr>
        <w:t>03_04-06_</w:t>
      </w:r>
      <w:r w:rsidRPr="008657AB">
        <w:rPr>
          <w:rFonts w:ascii="Arial" w:hAnsi="Arial" w:cs="Arial"/>
        </w:rPr>
        <w:t>.01</w:t>
      </w:r>
      <w:r>
        <w:rPr>
          <w:rFonts w:ascii="Arial" w:hAnsi="Arial" w:cs="Arial"/>
        </w:rPr>
        <w:t>-02-03</w:t>
      </w:r>
      <w:r w:rsidRPr="008657AB">
        <w:rPr>
          <w:rFonts w:ascii="Arial" w:hAnsi="Arial" w:cs="Arial"/>
        </w:rPr>
        <w:t xml:space="preserve"> tavol</w:t>
      </w:r>
      <w:r>
        <w:rPr>
          <w:rFonts w:ascii="Arial" w:hAnsi="Arial" w:cs="Arial"/>
        </w:rPr>
        <w:t xml:space="preserve">e </w:t>
      </w:r>
      <w:r w:rsidRPr="008657AB">
        <w:rPr>
          <w:rFonts w:ascii="Arial" w:hAnsi="Arial" w:cs="Arial"/>
        </w:rPr>
        <w:t>del PSC</w:t>
      </w:r>
    </w:p>
    <w:p w:rsidR="00032654" w:rsidRDefault="0098596D" w:rsidP="00032654">
      <w:pPr>
        <w:spacing w:after="0" w:line="276" w:lineRule="auto"/>
        <w:ind w:left="207"/>
        <w:rPr>
          <w:rFonts w:ascii="Arial" w:hAnsi="Arial" w:cs="Arial"/>
        </w:rPr>
      </w:pPr>
      <w:r>
        <w:rPr>
          <w:rFonts w:ascii="Arial" w:hAnsi="Arial" w:cs="Arial"/>
        </w:rPr>
        <w:t>03_07_</w:t>
      </w:r>
      <w:r w:rsidRPr="0098596D">
        <w:rPr>
          <w:rFonts w:ascii="Arial" w:hAnsi="Arial" w:cs="Arial"/>
        </w:rPr>
        <w:t xml:space="preserve"> </w:t>
      </w:r>
      <w:r w:rsidRPr="008657AB">
        <w:rPr>
          <w:rFonts w:ascii="Arial" w:hAnsi="Arial" w:cs="Arial"/>
        </w:rPr>
        <w:t>FASCICOLO TECNICO DELLA SICUREZZA</w:t>
      </w:r>
      <w:r w:rsidRPr="0098596D">
        <w:rPr>
          <w:rFonts w:ascii="Arial" w:hAnsi="Arial" w:cs="Arial"/>
        </w:rPr>
        <w:t xml:space="preserve"> </w:t>
      </w:r>
      <w:r w:rsidRPr="008657AB">
        <w:rPr>
          <w:rFonts w:ascii="Arial" w:hAnsi="Arial" w:cs="Arial"/>
        </w:rPr>
        <w:t>SC</w:t>
      </w:r>
    </w:p>
    <w:p w:rsidR="00032654" w:rsidRDefault="00032654" w:rsidP="008657AB">
      <w:pPr>
        <w:pStyle w:val="Paragrafoelenco"/>
        <w:spacing w:after="0" w:line="276" w:lineRule="auto"/>
        <w:ind w:left="142"/>
        <w:contextualSpacing w:val="0"/>
        <w:rPr>
          <w:rFonts w:ascii="Arial" w:hAnsi="Arial" w:cs="Arial"/>
        </w:rPr>
      </w:pPr>
    </w:p>
    <w:p w:rsidR="00032654" w:rsidRDefault="00032654" w:rsidP="008657AB">
      <w:pPr>
        <w:pStyle w:val="Paragrafoelenco"/>
        <w:spacing w:after="0" w:line="276" w:lineRule="auto"/>
        <w:ind w:left="142"/>
        <w:contextualSpacing w:val="0"/>
        <w:rPr>
          <w:rFonts w:ascii="Arial" w:hAnsi="Arial" w:cs="Arial"/>
        </w:rPr>
      </w:pPr>
      <w:bookmarkStart w:id="0" w:name="_GoBack"/>
      <w:bookmarkEnd w:id="0"/>
    </w:p>
    <w:sectPr w:rsidR="00032654" w:rsidSect="00DB4F66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418" w:right="1134" w:bottom="1134" w:left="1134" w:header="567" w:footer="39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5B3" w:rsidRDefault="008735B3" w:rsidP="00F4525E">
      <w:r>
        <w:separator/>
      </w:r>
    </w:p>
    <w:p w:rsidR="008735B3" w:rsidRDefault="008735B3" w:rsidP="00F4525E"/>
  </w:endnote>
  <w:endnote w:type="continuationSeparator" w:id="0">
    <w:p w:rsidR="008735B3" w:rsidRDefault="008735B3" w:rsidP="00F4525E">
      <w:r>
        <w:continuationSeparator/>
      </w:r>
    </w:p>
    <w:p w:rsidR="008735B3" w:rsidRDefault="008735B3" w:rsidP="00F452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anc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5B3" w:rsidRDefault="008735B3" w:rsidP="00F4525E">
    <w:pPr>
      <w:pStyle w:val="Pidipagina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7</w:t>
    </w:r>
    <w:r>
      <w:rPr>
        <w:rStyle w:val="Numeropagina"/>
      </w:rPr>
      <w:fldChar w:fldCharType="end"/>
    </w:r>
  </w:p>
  <w:p w:rsidR="008735B3" w:rsidRDefault="008735B3" w:rsidP="00F4525E">
    <w:pPr>
      <w:pStyle w:val="Pidipagina"/>
    </w:pPr>
  </w:p>
  <w:p w:rsidR="008735B3" w:rsidRDefault="008735B3" w:rsidP="00F4525E"/>
  <w:p w:rsidR="008735B3" w:rsidRDefault="008735B3" w:rsidP="00F4525E"/>
  <w:p w:rsidR="008735B3" w:rsidRDefault="008735B3" w:rsidP="00F452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8"/>
        <w:szCs w:val="18"/>
      </w:rPr>
      <w:id w:val="81459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04734591"/>
          <w:docPartObj>
            <w:docPartGallery w:val="Page Numbers (Top of Page)"/>
            <w:docPartUnique/>
          </w:docPartObj>
        </w:sdtPr>
        <w:sdtEndPr/>
        <w:sdtContent>
          <w:p w:rsidR="008735B3" w:rsidRPr="00DB4F66" w:rsidRDefault="008735B3" w:rsidP="00DB4F66">
            <w:pPr>
              <w:pStyle w:val="Pidipagina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B4F66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2D782772" wp14:editId="758DFF33">
                  <wp:extent cx="971550" cy="304800"/>
                  <wp:effectExtent l="0" t="0" r="0" b="0"/>
                  <wp:docPr id="3" name="Immagine 1" descr="loghi ACER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hi ACER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4F66">
              <w:rPr>
                <w:rFonts w:ascii="Arial" w:hAnsi="Arial" w:cs="Arial"/>
                <w:sz w:val="18"/>
                <w:szCs w:val="18"/>
              </w:rPr>
              <w:tab/>
            </w:r>
            <w:r w:rsidR="00F70FDD">
              <w:rPr>
                <w:rFonts w:ascii="Arial" w:hAnsi="Arial" w:cs="Arial"/>
                <w:sz w:val="18"/>
                <w:szCs w:val="18"/>
              </w:rPr>
              <w:t>CARPI</w:t>
            </w:r>
            <w:r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F70F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via </w:t>
            </w:r>
            <w:r w:rsidR="00F70FDD">
              <w:rPr>
                <w:rFonts w:ascii="Arial" w:hAnsi="Arial" w:cs="Arial"/>
                <w:sz w:val="18"/>
                <w:szCs w:val="18"/>
              </w:rPr>
              <w:t>Pezzana 1,3,5</w:t>
            </w:r>
            <w:r w:rsidRPr="00DB4F66">
              <w:rPr>
                <w:rFonts w:ascii="Arial" w:hAnsi="Arial" w:cs="Arial"/>
                <w:sz w:val="18"/>
                <w:szCs w:val="18"/>
              </w:rPr>
              <w:tab/>
              <w:t xml:space="preserve">Pagina </w:t>
            </w:r>
            <w:r w:rsidRPr="00DB4F6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B4F66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DB4F6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0F34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DB4F66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  <w:r w:rsidRPr="00DB4F66">
              <w:rPr>
                <w:rFonts w:ascii="Arial" w:hAnsi="Arial" w:cs="Arial"/>
                <w:sz w:val="18"/>
                <w:szCs w:val="18"/>
              </w:rPr>
              <w:t xml:space="preserve"> di </w:t>
            </w:r>
            <w:r w:rsidRPr="00DB4F6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B4F66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DB4F6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0F34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DB4F66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5B3" w:rsidRDefault="008735B3" w:rsidP="00F4525E">
      <w:r>
        <w:separator/>
      </w:r>
    </w:p>
    <w:p w:rsidR="008735B3" w:rsidRDefault="008735B3" w:rsidP="00F4525E"/>
  </w:footnote>
  <w:footnote w:type="continuationSeparator" w:id="0">
    <w:p w:rsidR="008735B3" w:rsidRDefault="008735B3" w:rsidP="00F4525E">
      <w:r>
        <w:continuationSeparator/>
      </w:r>
    </w:p>
    <w:p w:rsidR="008735B3" w:rsidRDefault="008735B3" w:rsidP="00F452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5B3" w:rsidRDefault="008735B3" w:rsidP="00F4525E"/>
  <w:p w:rsidR="008735B3" w:rsidRDefault="008735B3" w:rsidP="00F4525E"/>
  <w:p w:rsidR="008735B3" w:rsidRDefault="008735B3" w:rsidP="00F452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5B3" w:rsidRPr="00DB4F66" w:rsidRDefault="008735B3" w:rsidP="00DB4F66">
    <w:pPr>
      <w:pStyle w:val="Intestazione"/>
      <w:spacing w:after="0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20C"/>
    <w:multiLevelType w:val="hybridMultilevel"/>
    <w:tmpl w:val="5B1001E2"/>
    <w:lvl w:ilvl="0" w:tplc="0410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>
    <w:nsid w:val="0A6E5E20"/>
    <w:multiLevelType w:val="hybridMultilevel"/>
    <w:tmpl w:val="801291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441F6"/>
    <w:multiLevelType w:val="singleLevel"/>
    <w:tmpl w:val="041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10CF7C1A"/>
    <w:multiLevelType w:val="hybridMultilevel"/>
    <w:tmpl w:val="0B4C9D6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C0FC2"/>
    <w:multiLevelType w:val="hybridMultilevel"/>
    <w:tmpl w:val="749ABB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D4FAA"/>
    <w:multiLevelType w:val="hybridMultilevel"/>
    <w:tmpl w:val="06322FDC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757BA9"/>
    <w:multiLevelType w:val="singleLevel"/>
    <w:tmpl w:val="93B031B2"/>
    <w:lvl w:ilvl="0">
      <w:start w:val="1"/>
      <w:numFmt w:val="bullet"/>
      <w:pStyle w:val="Corpotesto"/>
      <w:lvlText w:val="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20"/>
      </w:rPr>
    </w:lvl>
  </w:abstractNum>
  <w:abstractNum w:abstractNumId="7">
    <w:nsid w:val="26AB2F85"/>
    <w:multiLevelType w:val="hybridMultilevel"/>
    <w:tmpl w:val="80E089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C22D47"/>
    <w:multiLevelType w:val="hybridMultilevel"/>
    <w:tmpl w:val="19EE04BE"/>
    <w:lvl w:ilvl="0" w:tplc="0410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0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34571986"/>
    <w:multiLevelType w:val="hybridMultilevel"/>
    <w:tmpl w:val="A9047C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814295"/>
    <w:multiLevelType w:val="hybridMultilevel"/>
    <w:tmpl w:val="40A462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B957D8A"/>
    <w:multiLevelType w:val="hybridMultilevel"/>
    <w:tmpl w:val="7F78B076"/>
    <w:lvl w:ilvl="0" w:tplc="432EBC0A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D941EB2"/>
    <w:multiLevelType w:val="hybridMultilevel"/>
    <w:tmpl w:val="7F78B076"/>
    <w:lvl w:ilvl="0" w:tplc="432EBC0A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5B45484"/>
    <w:multiLevelType w:val="hybridMultilevel"/>
    <w:tmpl w:val="EE5CC6E2"/>
    <w:lvl w:ilvl="0" w:tplc="445AC264">
      <w:start w:val="2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1DF2280"/>
    <w:multiLevelType w:val="hybridMultilevel"/>
    <w:tmpl w:val="6E82E9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64322E"/>
    <w:multiLevelType w:val="hybridMultilevel"/>
    <w:tmpl w:val="A926B71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F73460"/>
    <w:multiLevelType w:val="hybridMultilevel"/>
    <w:tmpl w:val="F9303492"/>
    <w:lvl w:ilvl="0" w:tplc="5746B3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F950CA"/>
    <w:multiLevelType w:val="hybridMultilevel"/>
    <w:tmpl w:val="3C340C16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20CD5"/>
    <w:multiLevelType w:val="hybridMultilevel"/>
    <w:tmpl w:val="042078DC"/>
    <w:lvl w:ilvl="0" w:tplc="EA36DC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F17FF2"/>
    <w:multiLevelType w:val="hybridMultilevel"/>
    <w:tmpl w:val="7D849A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AF86C0D"/>
    <w:multiLevelType w:val="hybridMultilevel"/>
    <w:tmpl w:val="E55A5274"/>
    <w:lvl w:ilvl="0" w:tplc="CD70DE8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DA81AB6"/>
    <w:multiLevelType w:val="hybridMultilevel"/>
    <w:tmpl w:val="E6FAB9C8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4995AD7"/>
    <w:multiLevelType w:val="hybridMultilevel"/>
    <w:tmpl w:val="7E121E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7E2828"/>
    <w:multiLevelType w:val="hybridMultilevel"/>
    <w:tmpl w:val="89666E22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77500119"/>
    <w:multiLevelType w:val="hybridMultilevel"/>
    <w:tmpl w:val="92544A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CA22051"/>
    <w:multiLevelType w:val="hybridMultilevel"/>
    <w:tmpl w:val="18E0CA4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E153E35"/>
    <w:multiLevelType w:val="hybridMultilevel"/>
    <w:tmpl w:val="FC9EBDFA"/>
    <w:lvl w:ilvl="0" w:tplc="C3AADE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0"/>
  </w:num>
  <w:num w:numId="5">
    <w:abstractNumId w:val="19"/>
  </w:num>
  <w:num w:numId="6">
    <w:abstractNumId w:val="24"/>
  </w:num>
  <w:num w:numId="7">
    <w:abstractNumId w:val="25"/>
  </w:num>
  <w:num w:numId="8">
    <w:abstractNumId w:val="15"/>
  </w:num>
  <w:num w:numId="9">
    <w:abstractNumId w:val="4"/>
  </w:num>
  <w:num w:numId="10">
    <w:abstractNumId w:val="9"/>
  </w:num>
  <w:num w:numId="11">
    <w:abstractNumId w:val="14"/>
  </w:num>
  <w:num w:numId="12">
    <w:abstractNumId w:val="5"/>
  </w:num>
  <w:num w:numId="13">
    <w:abstractNumId w:val="2"/>
  </w:num>
  <w:num w:numId="14">
    <w:abstractNumId w:val="12"/>
  </w:num>
  <w:num w:numId="15">
    <w:abstractNumId w:val="11"/>
  </w:num>
  <w:num w:numId="16">
    <w:abstractNumId w:val="26"/>
  </w:num>
  <w:num w:numId="17">
    <w:abstractNumId w:val="18"/>
  </w:num>
  <w:num w:numId="18">
    <w:abstractNumId w:val="22"/>
  </w:num>
  <w:num w:numId="19">
    <w:abstractNumId w:val="1"/>
  </w:num>
  <w:num w:numId="20">
    <w:abstractNumId w:val="21"/>
  </w:num>
  <w:num w:numId="21">
    <w:abstractNumId w:val="3"/>
  </w:num>
  <w:num w:numId="22">
    <w:abstractNumId w:val="17"/>
  </w:num>
  <w:num w:numId="23">
    <w:abstractNumId w:val="13"/>
  </w:num>
  <w:num w:numId="24">
    <w:abstractNumId w:val="20"/>
  </w:num>
  <w:num w:numId="25">
    <w:abstractNumId w:val="0"/>
  </w:num>
  <w:num w:numId="26">
    <w:abstractNumId w:val="16"/>
  </w:num>
  <w:num w:numId="2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6737">
      <o:colormenu v:ext="edit" fillcolor="#ff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A9F"/>
    <w:rsid w:val="00004024"/>
    <w:rsid w:val="00005A4F"/>
    <w:rsid w:val="000072BC"/>
    <w:rsid w:val="00007AB7"/>
    <w:rsid w:val="0001114E"/>
    <w:rsid w:val="00012888"/>
    <w:rsid w:val="00017F44"/>
    <w:rsid w:val="00023C15"/>
    <w:rsid w:val="00031EA3"/>
    <w:rsid w:val="00032654"/>
    <w:rsid w:val="000348EA"/>
    <w:rsid w:val="00044294"/>
    <w:rsid w:val="000473F8"/>
    <w:rsid w:val="000502D7"/>
    <w:rsid w:val="0005042D"/>
    <w:rsid w:val="000567B3"/>
    <w:rsid w:val="00060AA3"/>
    <w:rsid w:val="000616D3"/>
    <w:rsid w:val="000619A9"/>
    <w:rsid w:val="000623EE"/>
    <w:rsid w:val="0006422C"/>
    <w:rsid w:val="000652CE"/>
    <w:rsid w:val="000710A9"/>
    <w:rsid w:val="000777D0"/>
    <w:rsid w:val="00077D44"/>
    <w:rsid w:val="0008109E"/>
    <w:rsid w:val="000828E3"/>
    <w:rsid w:val="00083237"/>
    <w:rsid w:val="00083D00"/>
    <w:rsid w:val="00084640"/>
    <w:rsid w:val="0008656F"/>
    <w:rsid w:val="00087B75"/>
    <w:rsid w:val="000941DE"/>
    <w:rsid w:val="0009518B"/>
    <w:rsid w:val="000A0BF4"/>
    <w:rsid w:val="000A141A"/>
    <w:rsid w:val="000A155A"/>
    <w:rsid w:val="000A283C"/>
    <w:rsid w:val="000A41F3"/>
    <w:rsid w:val="000A7EA0"/>
    <w:rsid w:val="000B3547"/>
    <w:rsid w:val="000B611F"/>
    <w:rsid w:val="000C2D52"/>
    <w:rsid w:val="000C78CD"/>
    <w:rsid w:val="000C7C12"/>
    <w:rsid w:val="000D1958"/>
    <w:rsid w:val="000D1AE3"/>
    <w:rsid w:val="000D44A2"/>
    <w:rsid w:val="000D5020"/>
    <w:rsid w:val="000D5DCA"/>
    <w:rsid w:val="000D691A"/>
    <w:rsid w:val="000D726F"/>
    <w:rsid w:val="000E1211"/>
    <w:rsid w:val="000E46D1"/>
    <w:rsid w:val="000E4C72"/>
    <w:rsid w:val="000F09C0"/>
    <w:rsid w:val="000F4A2E"/>
    <w:rsid w:val="00100055"/>
    <w:rsid w:val="00100717"/>
    <w:rsid w:val="0010435F"/>
    <w:rsid w:val="00105330"/>
    <w:rsid w:val="0011052C"/>
    <w:rsid w:val="00114BDB"/>
    <w:rsid w:val="00115465"/>
    <w:rsid w:val="00124D68"/>
    <w:rsid w:val="00126FC0"/>
    <w:rsid w:val="00130526"/>
    <w:rsid w:val="00132779"/>
    <w:rsid w:val="00135442"/>
    <w:rsid w:val="00135EBE"/>
    <w:rsid w:val="0014233C"/>
    <w:rsid w:val="00142FC7"/>
    <w:rsid w:val="0015330C"/>
    <w:rsid w:val="001604BD"/>
    <w:rsid w:val="00163B36"/>
    <w:rsid w:val="00170B16"/>
    <w:rsid w:val="00172DD7"/>
    <w:rsid w:val="00172E6C"/>
    <w:rsid w:val="00176E06"/>
    <w:rsid w:val="00181270"/>
    <w:rsid w:val="00181E68"/>
    <w:rsid w:val="00185220"/>
    <w:rsid w:val="0018761C"/>
    <w:rsid w:val="001876EA"/>
    <w:rsid w:val="00187830"/>
    <w:rsid w:val="00187D1E"/>
    <w:rsid w:val="0019089C"/>
    <w:rsid w:val="00195D2B"/>
    <w:rsid w:val="001976C4"/>
    <w:rsid w:val="001A172C"/>
    <w:rsid w:val="001A1D21"/>
    <w:rsid w:val="001A5089"/>
    <w:rsid w:val="001B290B"/>
    <w:rsid w:val="001B5850"/>
    <w:rsid w:val="001B6C0F"/>
    <w:rsid w:val="001C2EF6"/>
    <w:rsid w:val="001C3E2E"/>
    <w:rsid w:val="001D4B4A"/>
    <w:rsid w:val="001D4E4F"/>
    <w:rsid w:val="001D731E"/>
    <w:rsid w:val="001E17D3"/>
    <w:rsid w:val="001E6759"/>
    <w:rsid w:val="001F1A52"/>
    <w:rsid w:val="00204A54"/>
    <w:rsid w:val="00204BA8"/>
    <w:rsid w:val="00206469"/>
    <w:rsid w:val="00206DC8"/>
    <w:rsid w:val="00210287"/>
    <w:rsid w:val="00210F04"/>
    <w:rsid w:val="0021502C"/>
    <w:rsid w:val="00217342"/>
    <w:rsid w:val="00224A8F"/>
    <w:rsid w:val="00230123"/>
    <w:rsid w:val="00231A9F"/>
    <w:rsid w:val="0023614E"/>
    <w:rsid w:val="002364B7"/>
    <w:rsid w:val="00242200"/>
    <w:rsid w:val="00242D3F"/>
    <w:rsid w:val="002545E7"/>
    <w:rsid w:val="00260A27"/>
    <w:rsid w:val="0026756E"/>
    <w:rsid w:val="00270616"/>
    <w:rsid w:val="002716EF"/>
    <w:rsid w:val="00276711"/>
    <w:rsid w:val="00276E2A"/>
    <w:rsid w:val="00276F8B"/>
    <w:rsid w:val="00283382"/>
    <w:rsid w:val="00284C3D"/>
    <w:rsid w:val="00284FDF"/>
    <w:rsid w:val="0028568D"/>
    <w:rsid w:val="002913F7"/>
    <w:rsid w:val="002922EB"/>
    <w:rsid w:val="00293108"/>
    <w:rsid w:val="00294D30"/>
    <w:rsid w:val="00294F3D"/>
    <w:rsid w:val="00296162"/>
    <w:rsid w:val="00297A87"/>
    <w:rsid w:val="002B0021"/>
    <w:rsid w:val="002B01CB"/>
    <w:rsid w:val="002B0772"/>
    <w:rsid w:val="002B160B"/>
    <w:rsid w:val="002B1ADF"/>
    <w:rsid w:val="002B4914"/>
    <w:rsid w:val="002B5D94"/>
    <w:rsid w:val="002B7B07"/>
    <w:rsid w:val="002C20F8"/>
    <w:rsid w:val="002C3392"/>
    <w:rsid w:val="002C47AC"/>
    <w:rsid w:val="002C5FBA"/>
    <w:rsid w:val="002C6A1D"/>
    <w:rsid w:val="002D05AD"/>
    <w:rsid w:val="002D2E5B"/>
    <w:rsid w:val="002E1497"/>
    <w:rsid w:val="002E2D1E"/>
    <w:rsid w:val="002E4E72"/>
    <w:rsid w:val="002F02E1"/>
    <w:rsid w:val="002F035F"/>
    <w:rsid w:val="00300A15"/>
    <w:rsid w:val="003017AA"/>
    <w:rsid w:val="00304DB7"/>
    <w:rsid w:val="00307EE2"/>
    <w:rsid w:val="00310088"/>
    <w:rsid w:val="00314CF9"/>
    <w:rsid w:val="00314E7B"/>
    <w:rsid w:val="00316846"/>
    <w:rsid w:val="00323914"/>
    <w:rsid w:val="003279CB"/>
    <w:rsid w:val="00330491"/>
    <w:rsid w:val="00334685"/>
    <w:rsid w:val="00347E42"/>
    <w:rsid w:val="00360AB2"/>
    <w:rsid w:val="00362D1D"/>
    <w:rsid w:val="00362DCB"/>
    <w:rsid w:val="0036360A"/>
    <w:rsid w:val="00365CD6"/>
    <w:rsid w:val="0037175D"/>
    <w:rsid w:val="00372283"/>
    <w:rsid w:val="00372BE4"/>
    <w:rsid w:val="00372FCA"/>
    <w:rsid w:val="00373A67"/>
    <w:rsid w:val="0037459A"/>
    <w:rsid w:val="00381FEE"/>
    <w:rsid w:val="00390E24"/>
    <w:rsid w:val="00397AD8"/>
    <w:rsid w:val="003A263E"/>
    <w:rsid w:val="003A2ECC"/>
    <w:rsid w:val="003A444B"/>
    <w:rsid w:val="003A4854"/>
    <w:rsid w:val="003A4A39"/>
    <w:rsid w:val="003A4D8A"/>
    <w:rsid w:val="003A565E"/>
    <w:rsid w:val="003A6412"/>
    <w:rsid w:val="003B1413"/>
    <w:rsid w:val="003B44B2"/>
    <w:rsid w:val="003B5725"/>
    <w:rsid w:val="003B59CF"/>
    <w:rsid w:val="003C0511"/>
    <w:rsid w:val="003C207B"/>
    <w:rsid w:val="003C3F4D"/>
    <w:rsid w:val="003C41CF"/>
    <w:rsid w:val="003D111C"/>
    <w:rsid w:val="003D1B39"/>
    <w:rsid w:val="003D54F0"/>
    <w:rsid w:val="003E445B"/>
    <w:rsid w:val="003E4FA1"/>
    <w:rsid w:val="003E616A"/>
    <w:rsid w:val="003F131B"/>
    <w:rsid w:val="003F4C28"/>
    <w:rsid w:val="003F4E9A"/>
    <w:rsid w:val="003F70F6"/>
    <w:rsid w:val="004013E9"/>
    <w:rsid w:val="00407C35"/>
    <w:rsid w:val="0041309C"/>
    <w:rsid w:val="004144E9"/>
    <w:rsid w:val="00415DF0"/>
    <w:rsid w:val="00416623"/>
    <w:rsid w:val="004202E9"/>
    <w:rsid w:val="0042049A"/>
    <w:rsid w:val="0042144B"/>
    <w:rsid w:val="0042363A"/>
    <w:rsid w:val="00427D13"/>
    <w:rsid w:val="00427E36"/>
    <w:rsid w:val="0043010C"/>
    <w:rsid w:val="0043012C"/>
    <w:rsid w:val="00430BDD"/>
    <w:rsid w:val="00431504"/>
    <w:rsid w:val="00431BC3"/>
    <w:rsid w:val="00433002"/>
    <w:rsid w:val="00433E62"/>
    <w:rsid w:val="004342AE"/>
    <w:rsid w:val="004364D3"/>
    <w:rsid w:val="00441278"/>
    <w:rsid w:val="0045055E"/>
    <w:rsid w:val="00452D04"/>
    <w:rsid w:val="004549C9"/>
    <w:rsid w:val="00455BB5"/>
    <w:rsid w:val="00456084"/>
    <w:rsid w:val="004571F4"/>
    <w:rsid w:val="00460AB6"/>
    <w:rsid w:val="00460F21"/>
    <w:rsid w:val="00460F22"/>
    <w:rsid w:val="00460F32"/>
    <w:rsid w:val="004669D8"/>
    <w:rsid w:val="00467433"/>
    <w:rsid w:val="00471332"/>
    <w:rsid w:val="004727E1"/>
    <w:rsid w:val="00472C3E"/>
    <w:rsid w:val="004807F1"/>
    <w:rsid w:val="00482E49"/>
    <w:rsid w:val="004861E5"/>
    <w:rsid w:val="004913B1"/>
    <w:rsid w:val="00495280"/>
    <w:rsid w:val="00495774"/>
    <w:rsid w:val="0049798E"/>
    <w:rsid w:val="00497B7D"/>
    <w:rsid w:val="004A02D8"/>
    <w:rsid w:val="004A1339"/>
    <w:rsid w:val="004A6581"/>
    <w:rsid w:val="004A7937"/>
    <w:rsid w:val="004A7D85"/>
    <w:rsid w:val="004B304C"/>
    <w:rsid w:val="004C039E"/>
    <w:rsid w:val="004C09ED"/>
    <w:rsid w:val="004C17BF"/>
    <w:rsid w:val="004D1C36"/>
    <w:rsid w:val="004D1F85"/>
    <w:rsid w:val="004D367C"/>
    <w:rsid w:val="004D6464"/>
    <w:rsid w:val="004D65E2"/>
    <w:rsid w:val="004E0478"/>
    <w:rsid w:val="004E28B6"/>
    <w:rsid w:val="004E36D2"/>
    <w:rsid w:val="004E5E2D"/>
    <w:rsid w:val="004E7558"/>
    <w:rsid w:val="004F0A90"/>
    <w:rsid w:val="004F2F19"/>
    <w:rsid w:val="004F3031"/>
    <w:rsid w:val="00503249"/>
    <w:rsid w:val="00503B11"/>
    <w:rsid w:val="0051207C"/>
    <w:rsid w:val="005125F6"/>
    <w:rsid w:val="00513163"/>
    <w:rsid w:val="0051389B"/>
    <w:rsid w:val="00514953"/>
    <w:rsid w:val="0051535E"/>
    <w:rsid w:val="00515501"/>
    <w:rsid w:val="00517D0B"/>
    <w:rsid w:val="00521246"/>
    <w:rsid w:val="00521262"/>
    <w:rsid w:val="0052135C"/>
    <w:rsid w:val="005331DA"/>
    <w:rsid w:val="00533AFA"/>
    <w:rsid w:val="00534CBE"/>
    <w:rsid w:val="00537295"/>
    <w:rsid w:val="005450FF"/>
    <w:rsid w:val="00545536"/>
    <w:rsid w:val="00550A0E"/>
    <w:rsid w:val="0055167F"/>
    <w:rsid w:val="0055250F"/>
    <w:rsid w:val="00552DDF"/>
    <w:rsid w:val="00555383"/>
    <w:rsid w:val="00555677"/>
    <w:rsid w:val="005560D6"/>
    <w:rsid w:val="00561049"/>
    <w:rsid w:val="00562AB6"/>
    <w:rsid w:val="00566067"/>
    <w:rsid w:val="00572085"/>
    <w:rsid w:val="00572B72"/>
    <w:rsid w:val="00573B0F"/>
    <w:rsid w:val="00580E4E"/>
    <w:rsid w:val="005814AE"/>
    <w:rsid w:val="0058192D"/>
    <w:rsid w:val="00584D96"/>
    <w:rsid w:val="005866F1"/>
    <w:rsid w:val="0058680D"/>
    <w:rsid w:val="00590138"/>
    <w:rsid w:val="00592554"/>
    <w:rsid w:val="0059266C"/>
    <w:rsid w:val="00593925"/>
    <w:rsid w:val="005A3B87"/>
    <w:rsid w:val="005A73B9"/>
    <w:rsid w:val="005B11A3"/>
    <w:rsid w:val="005B2575"/>
    <w:rsid w:val="005B5D79"/>
    <w:rsid w:val="005C06B7"/>
    <w:rsid w:val="005C17F5"/>
    <w:rsid w:val="005C204C"/>
    <w:rsid w:val="005C45F4"/>
    <w:rsid w:val="005C4FC3"/>
    <w:rsid w:val="005C72AC"/>
    <w:rsid w:val="005D0137"/>
    <w:rsid w:val="005D1D98"/>
    <w:rsid w:val="005D47D3"/>
    <w:rsid w:val="005D52C1"/>
    <w:rsid w:val="005D5774"/>
    <w:rsid w:val="005D5AE9"/>
    <w:rsid w:val="005D7CD9"/>
    <w:rsid w:val="005E0680"/>
    <w:rsid w:val="005E1228"/>
    <w:rsid w:val="005E1653"/>
    <w:rsid w:val="005E1C85"/>
    <w:rsid w:val="005E4D1F"/>
    <w:rsid w:val="005E5DDC"/>
    <w:rsid w:val="005F3D4E"/>
    <w:rsid w:val="005F4D6F"/>
    <w:rsid w:val="0060329B"/>
    <w:rsid w:val="006049D7"/>
    <w:rsid w:val="006052F1"/>
    <w:rsid w:val="00605847"/>
    <w:rsid w:val="00605919"/>
    <w:rsid w:val="006135CC"/>
    <w:rsid w:val="00613739"/>
    <w:rsid w:val="006139DA"/>
    <w:rsid w:val="00615886"/>
    <w:rsid w:val="00615BBC"/>
    <w:rsid w:val="0061658A"/>
    <w:rsid w:val="00617830"/>
    <w:rsid w:val="00621421"/>
    <w:rsid w:val="006223E1"/>
    <w:rsid w:val="0062774A"/>
    <w:rsid w:val="00632289"/>
    <w:rsid w:val="00633D55"/>
    <w:rsid w:val="006455DA"/>
    <w:rsid w:val="00650C39"/>
    <w:rsid w:val="00651650"/>
    <w:rsid w:val="00651A9D"/>
    <w:rsid w:val="00657251"/>
    <w:rsid w:val="00670022"/>
    <w:rsid w:val="0067128C"/>
    <w:rsid w:val="0067237F"/>
    <w:rsid w:val="006754A9"/>
    <w:rsid w:val="00682063"/>
    <w:rsid w:val="00684DB8"/>
    <w:rsid w:val="00694C7E"/>
    <w:rsid w:val="00694DEF"/>
    <w:rsid w:val="006A4793"/>
    <w:rsid w:val="006B0A71"/>
    <w:rsid w:val="006B2684"/>
    <w:rsid w:val="006B37AF"/>
    <w:rsid w:val="006B4D47"/>
    <w:rsid w:val="006B6098"/>
    <w:rsid w:val="006C2938"/>
    <w:rsid w:val="006C334C"/>
    <w:rsid w:val="006C35E8"/>
    <w:rsid w:val="006C3916"/>
    <w:rsid w:val="006D108A"/>
    <w:rsid w:val="006D1D96"/>
    <w:rsid w:val="006D3A9F"/>
    <w:rsid w:val="006D4E44"/>
    <w:rsid w:val="006E6D57"/>
    <w:rsid w:val="006F1E2B"/>
    <w:rsid w:val="006F3B77"/>
    <w:rsid w:val="006F6C23"/>
    <w:rsid w:val="00705FA3"/>
    <w:rsid w:val="00707EA6"/>
    <w:rsid w:val="0071206A"/>
    <w:rsid w:val="007131F5"/>
    <w:rsid w:val="007208F2"/>
    <w:rsid w:val="00722B0C"/>
    <w:rsid w:val="007239D1"/>
    <w:rsid w:val="0072526C"/>
    <w:rsid w:val="007265E2"/>
    <w:rsid w:val="00727305"/>
    <w:rsid w:val="00727EC4"/>
    <w:rsid w:val="0073029C"/>
    <w:rsid w:val="00732897"/>
    <w:rsid w:val="007328D9"/>
    <w:rsid w:val="00734A36"/>
    <w:rsid w:val="00735870"/>
    <w:rsid w:val="00735BDB"/>
    <w:rsid w:val="007524FC"/>
    <w:rsid w:val="00757C61"/>
    <w:rsid w:val="00760C2F"/>
    <w:rsid w:val="007660CF"/>
    <w:rsid w:val="007663D8"/>
    <w:rsid w:val="00770E7F"/>
    <w:rsid w:val="007724FD"/>
    <w:rsid w:val="00772D32"/>
    <w:rsid w:val="00774067"/>
    <w:rsid w:val="007755A9"/>
    <w:rsid w:val="00775A27"/>
    <w:rsid w:val="0078078C"/>
    <w:rsid w:val="00782AAC"/>
    <w:rsid w:val="007931C5"/>
    <w:rsid w:val="007932EC"/>
    <w:rsid w:val="00795204"/>
    <w:rsid w:val="00795344"/>
    <w:rsid w:val="007958DB"/>
    <w:rsid w:val="00795CA8"/>
    <w:rsid w:val="007A0D32"/>
    <w:rsid w:val="007A1EBB"/>
    <w:rsid w:val="007A4A3E"/>
    <w:rsid w:val="007A5E22"/>
    <w:rsid w:val="007A6C03"/>
    <w:rsid w:val="007B19FF"/>
    <w:rsid w:val="007B418C"/>
    <w:rsid w:val="007B4379"/>
    <w:rsid w:val="007B772C"/>
    <w:rsid w:val="007C403C"/>
    <w:rsid w:val="007C4311"/>
    <w:rsid w:val="007C48D3"/>
    <w:rsid w:val="007C5D83"/>
    <w:rsid w:val="007D1477"/>
    <w:rsid w:val="007D1CF4"/>
    <w:rsid w:val="007D44AA"/>
    <w:rsid w:val="007D48DB"/>
    <w:rsid w:val="007D7EC8"/>
    <w:rsid w:val="007E0D3A"/>
    <w:rsid w:val="007E5E56"/>
    <w:rsid w:val="007F4CD0"/>
    <w:rsid w:val="007F5079"/>
    <w:rsid w:val="007F77FB"/>
    <w:rsid w:val="007F78F5"/>
    <w:rsid w:val="0080121B"/>
    <w:rsid w:val="00802004"/>
    <w:rsid w:val="00806E3F"/>
    <w:rsid w:val="00807E47"/>
    <w:rsid w:val="0081161F"/>
    <w:rsid w:val="008129CB"/>
    <w:rsid w:val="00813FDD"/>
    <w:rsid w:val="00815A70"/>
    <w:rsid w:val="00816624"/>
    <w:rsid w:val="00820E71"/>
    <w:rsid w:val="008223FE"/>
    <w:rsid w:val="0082272E"/>
    <w:rsid w:val="008248B6"/>
    <w:rsid w:val="00825A6D"/>
    <w:rsid w:val="00827896"/>
    <w:rsid w:val="0083361A"/>
    <w:rsid w:val="00833690"/>
    <w:rsid w:val="00833D04"/>
    <w:rsid w:val="008377D8"/>
    <w:rsid w:val="00841373"/>
    <w:rsid w:val="008439A7"/>
    <w:rsid w:val="00850D3E"/>
    <w:rsid w:val="00852DEA"/>
    <w:rsid w:val="00854B43"/>
    <w:rsid w:val="008624C6"/>
    <w:rsid w:val="00863095"/>
    <w:rsid w:val="008657AB"/>
    <w:rsid w:val="00865B46"/>
    <w:rsid w:val="00867898"/>
    <w:rsid w:val="00870C0E"/>
    <w:rsid w:val="00871EE2"/>
    <w:rsid w:val="0087283C"/>
    <w:rsid w:val="008734CC"/>
    <w:rsid w:val="008735B3"/>
    <w:rsid w:val="0087460F"/>
    <w:rsid w:val="00874C73"/>
    <w:rsid w:val="00880DE8"/>
    <w:rsid w:val="00881CC0"/>
    <w:rsid w:val="00882007"/>
    <w:rsid w:val="00883DBA"/>
    <w:rsid w:val="008926E1"/>
    <w:rsid w:val="00896576"/>
    <w:rsid w:val="008A05A9"/>
    <w:rsid w:val="008A0BE8"/>
    <w:rsid w:val="008A3512"/>
    <w:rsid w:val="008A57DA"/>
    <w:rsid w:val="008A664F"/>
    <w:rsid w:val="008A7AA9"/>
    <w:rsid w:val="008B17BE"/>
    <w:rsid w:val="008B37C6"/>
    <w:rsid w:val="008B4F72"/>
    <w:rsid w:val="008B6D81"/>
    <w:rsid w:val="008B7E5F"/>
    <w:rsid w:val="008C2B33"/>
    <w:rsid w:val="008C65F1"/>
    <w:rsid w:val="008C6DDC"/>
    <w:rsid w:val="008C7BF5"/>
    <w:rsid w:val="008D2838"/>
    <w:rsid w:val="008D7965"/>
    <w:rsid w:val="008E3E0E"/>
    <w:rsid w:val="008E491C"/>
    <w:rsid w:val="008E7A6E"/>
    <w:rsid w:val="008F10A5"/>
    <w:rsid w:val="008F1CBD"/>
    <w:rsid w:val="008F23E8"/>
    <w:rsid w:val="008F3359"/>
    <w:rsid w:val="00902D9D"/>
    <w:rsid w:val="00904FC6"/>
    <w:rsid w:val="00907E10"/>
    <w:rsid w:val="009139BC"/>
    <w:rsid w:val="0091659A"/>
    <w:rsid w:val="009173D0"/>
    <w:rsid w:val="009209E4"/>
    <w:rsid w:val="00920B92"/>
    <w:rsid w:val="0092175A"/>
    <w:rsid w:val="00934C31"/>
    <w:rsid w:val="00934C8B"/>
    <w:rsid w:val="0094047E"/>
    <w:rsid w:val="00943A79"/>
    <w:rsid w:val="0095300A"/>
    <w:rsid w:val="00954C17"/>
    <w:rsid w:val="0096227B"/>
    <w:rsid w:val="00970F5D"/>
    <w:rsid w:val="009747E9"/>
    <w:rsid w:val="00984AB5"/>
    <w:rsid w:val="00985018"/>
    <w:rsid w:val="0098596D"/>
    <w:rsid w:val="0098609C"/>
    <w:rsid w:val="00991134"/>
    <w:rsid w:val="0099123B"/>
    <w:rsid w:val="00991B88"/>
    <w:rsid w:val="00992DBA"/>
    <w:rsid w:val="00994BA1"/>
    <w:rsid w:val="009A2D9D"/>
    <w:rsid w:val="009A5C79"/>
    <w:rsid w:val="009B006F"/>
    <w:rsid w:val="009B487B"/>
    <w:rsid w:val="009B51E9"/>
    <w:rsid w:val="009B55B8"/>
    <w:rsid w:val="009B6336"/>
    <w:rsid w:val="009B6E0E"/>
    <w:rsid w:val="009C05A2"/>
    <w:rsid w:val="009C3491"/>
    <w:rsid w:val="009C454D"/>
    <w:rsid w:val="009D22C6"/>
    <w:rsid w:val="009D3AC3"/>
    <w:rsid w:val="009E5597"/>
    <w:rsid w:val="009E5A59"/>
    <w:rsid w:val="00A02A80"/>
    <w:rsid w:val="00A038A6"/>
    <w:rsid w:val="00A127ED"/>
    <w:rsid w:val="00A12923"/>
    <w:rsid w:val="00A137B6"/>
    <w:rsid w:val="00A14BBC"/>
    <w:rsid w:val="00A15076"/>
    <w:rsid w:val="00A15A4E"/>
    <w:rsid w:val="00A15ADF"/>
    <w:rsid w:val="00A20D6F"/>
    <w:rsid w:val="00A30F4C"/>
    <w:rsid w:val="00A312E9"/>
    <w:rsid w:val="00A34C06"/>
    <w:rsid w:val="00A376F1"/>
    <w:rsid w:val="00A40619"/>
    <w:rsid w:val="00A4230A"/>
    <w:rsid w:val="00A47F60"/>
    <w:rsid w:val="00A516B5"/>
    <w:rsid w:val="00A60442"/>
    <w:rsid w:val="00A67DFF"/>
    <w:rsid w:val="00A73B9D"/>
    <w:rsid w:val="00A86B9A"/>
    <w:rsid w:val="00A870F7"/>
    <w:rsid w:val="00A9466F"/>
    <w:rsid w:val="00A95229"/>
    <w:rsid w:val="00AA406A"/>
    <w:rsid w:val="00AB0415"/>
    <w:rsid w:val="00AB2A2D"/>
    <w:rsid w:val="00AB50CC"/>
    <w:rsid w:val="00AB6FB3"/>
    <w:rsid w:val="00AC2EE1"/>
    <w:rsid w:val="00AC5D1D"/>
    <w:rsid w:val="00AC74A7"/>
    <w:rsid w:val="00AD29BD"/>
    <w:rsid w:val="00AD6D6A"/>
    <w:rsid w:val="00AE18F7"/>
    <w:rsid w:val="00AE6685"/>
    <w:rsid w:val="00AF234C"/>
    <w:rsid w:val="00AF4F17"/>
    <w:rsid w:val="00B00CF1"/>
    <w:rsid w:val="00B0157D"/>
    <w:rsid w:val="00B01932"/>
    <w:rsid w:val="00B02BF6"/>
    <w:rsid w:val="00B033E0"/>
    <w:rsid w:val="00B03AB3"/>
    <w:rsid w:val="00B0708E"/>
    <w:rsid w:val="00B071CF"/>
    <w:rsid w:val="00B10844"/>
    <w:rsid w:val="00B108B4"/>
    <w:rsid w:val="00B10972"/>
    <w:rsid w:val="00B1393C"/>
    <w:rsid w:val="00B152AC"/>
    <w:rsid w:val="00B16017"/>
    <w:rsid w:val="00B1696C"/>
    <w:rsid w:val="00B2146D"/>
    <w:rsid w:val="00B24824"/>
    <w:rsid w:val="00B27D3E"/>
    <w:rsid w:val="00B31FA7"/>
    <w:rsid w:val="00B33450"/>
    <w:rsid w:val="00B3446D"/>
    <w:rsid w:val="00B373D2"/>
    <w:rsid w:val="00B377A1"/>
    <w:rsid w:val="00B379B6"/>
    <w:rsid w:val="00B37D11"/>
    <w:rsid w:val="00B40514"/>
    <w:rsid w:val="00B45D6F"/>
    <w:rsid w:val="00B465E5"/>
    <w:rsid w:val="00B46DFD"/>
    <w:rsid w:val="00B55DFA"/>
    <w:rsid w:val="00B60B60"/>
    <w:rsid w:val="00B62AB2"/>
    <w:rsid w:val="00B70912"/>
    <w:rsid w:val="00B70F3C"/>
    <w:rsid w:val="00B72C2C"/>
    <w:rsid w:val="00B75C34"/>
    <w:rsid w:val="00B829A3"/>
    <w:rsid w:val="00B84940"/>
    <w:rsid w:val="00B858F9"/>
    <w:rsid w:val="00B86103"/>
    <w:rsid w:val="00B921A5"/>
    <w:rsid w:val="00B92BCA"/>
    <w:rsid w:val="00B945BD"/>
    <w:rsid w:val="00B94BE7"/>
    <w:rsid w:val="00BA05A5"/>
    <w:rsid w:val="00BA3686"/>
    <w:rsid w:val="00BA3ABB"/>
    <w:rsid w:val="00BB34ED"/>
    <w:rsid w:val="00BB47D9"/>
    <w:rsid w:val="00BC0790"/>
    <w:rsid w:val="00BC2E3F"/>
    <w:rsid w:val="00BC2F68"/>
    <w:rsid w:val="00BC6B7A"/>
    <w:rsid w:val="00BD0FAA"/>
    <w:rsid w:val="00BD1CB3"/>
    <w:rsid w:val="00BD3708"/>
    <w:rsid w:val="00BE0264"/>
    <w:rsid w:val="00BE058E"/>
    <w:rsid w:val="00BE196B"/>
    <w:rsid w:val="00BE4E5E"/>
    <w:rsid w:val="00BE737F"/>
    <w:rsid w:val="00BF032C"/>
    <w:rsid w:val="00BF0F34"/>
    <w:rsid w:val="00BF1C45"/>
    <w:rsid w:val="00BF1F9F"/>
    <w:rsid w:val="00BF40AF"/>
    <w:rsid w:val="00BF48F7"/>
    <w:rsid w:val="00BF4D4E"/>
    <w:rsid w:val="00BF50AF"/>
    <w:rsid w:val="00C0005F"/>
    <w:rsid w:val="00C02FCF"/>
    <w:rsid w:val="00C042E4"/>
    <w:rsid w:val="00C04B84"/>
    <w:rsid w:val="00C1323D"/>
    <w:rsid w:val="00C1549A"/>
    <w:rsid w:val="00C16754"/>
    <w:rsid w:val="00C2401E"/>
    <w:rsid w:val="00C32923"/>
    <w:rsid w:val="00C334E7"/>
    <w:rsid w:val="00C45A19"/>
    <w:rsid w:val="00C534FF"/>
    <w:rsid w:val="00C57C84"/>
    <w:rsid w:val="00C6599C"/>
    <w:rsid w:val="00C708AA"/>
    <w:rsid w:val="00C730AF"/>
    <w:rsid w:val="00C7682C"/>
    <w:rsid w:val="00C8121C"/>
    <w:rsid w:val="00C81CAA"/>
    <w:rsid w:val="00C83340"/>
    <w:rsid w:val="00C84AD5"/>
    <w:rsid w:val="00C9132A"/>
    <w:rsid w:val="00CA0B84"/>
    <w:rsid w:val="00CA18C6"/>
    <w:rsid w:val="00CA64D8"/>
    <w:rsid w:val="00CA7517"/>
    <w:rsid w:val="00CB2B16"/>
    <w:rsid w:val="00CB3806"/>
    <w:rsid w:val="00CC1547"/>
    <w:rsid w:val="00CC3E00"/>
    <w:rsid w:val="00CD0CDE"/>
    <w:rsid w:val="00CD20C9"/>
    <w:rsid w:val="00CD422A"/>
    <w:rsid w:val="00CD59A0"/>
    <w:rsid w:val="00CD6E37"/>
    <w:rsid w:val="00CD741D"/>
    <w:rsid w:val="00CD7B05"/>
    <w:rsid w:val="00CD7F7A"/>
    <w:rsid w:val="00CE1233"/>
    <w:rsid w:val="00CE5E34"/>
    <w:rsid w:val="00CF095A"/>
    <w:rsid w:val="00CF1C6F"/>
    <w:rsid w:val="00CF3E9A"/>
    <w:rsid w:val="00D00722"/>
    <w:rsid w:val="00D012A9"/>
    <w:rsid w:val="00D055F7"/>
    <w:rsid w:val="00D065E4"/>
    <w:rsid w:val="00D11BF9"/>
    <w:rsid w:val="00D12430"/>
    <w:rsid w:val="00D1681A"/>
    <w:rsid w:val="00D25BC3"/>
    <w:rsid w:val="00D31A2C"/>
    <w:rsid w:val="00D33437"/>
    <w:rsid w:val="00D431DA"/>
    <w:rsid w:val="00D47EB3"/>
    <w:rsid w:val="00D50A1B"/>
    <w:rsid w:val="00D534A3"/>
    <w:rsid w:val="00D535F3"/>
    <w:rsid w:val="00D5479B"/>
    <w:rsid w:val="00D62053"/>
    <w:rsid w:val="00D666C2"/>
    <w:rsid w:val="00D66AF3"/>
    <w:rsid w:val="00D703B2"/>
    <w:rsid w:val="00D70843"/>
    <w:rsid w:val="00D72990"/>
    <w:rsid w:val="00D73497"/>
    <w:rsid w:val="00D74D58"/>
    <w:rsid w:val="00D769C9"/>
    <w:rsid w:val="00D81609"/>
    <w:rsid w:val="00D84822"/>
    <w:rsid w:val="00D85FBB"/>
    <w:rsid w:val="00D862FC"/>
    <w:rsid w:val="00D92609"/>
    <w:rsid w:val="00DA0B74"/>
    <w:rsid w:val="00DA0F62"/>
    <w:rsid w:val="00DA1001"/>
    <w:rsid w:val="00DA1298"/>
    <w:rsid w:val="00DA27F3"/>
    <w:rsid w:val="00DB17D2"/>
    <w:rsid w:val="00DB29B8"/>
    <w:rsid w:val="00DB4678"/>
    <w:rsid w:val="00DB4F66"/>
    <w:rsid w:val="00DC48EE"/>
    <w:rsid w:val="00DC5880"/>
    <w:rsid w:val="00DD1B71"/>
    <w:rsid w:val="00DD44D7"/>
    <w:rsid w:val="00DD516E"/>
    <w:rsid w:val="00DD733E"/>
    <w:rsid w:val="00DE37DD"/>
    <w:rsid w:val="00DE5FE2"/>
    <w:rsid w:val="00DE7ADC"/>
    <w:rsid w:val="00DF0FF1"/>
    <w:rsid w:val="00E03CCB"/>
    <w:rsid w:val="00E04691"/>
    <w:rsid w:val="00E06619"/>
    <w:rsid w:val="00E06A4F"/>
    <w:rsid w:val="00E0715F"/>
    <w:rsid w:val="00E07A08"/>
    <w:rsid w:val="00E123AC"/>
    <w:rsid w:val="00E125C6"/>
    <w:rsid w:val="00E13A51"/>
    <w:rsid w:val="00E15A9E"/>
    <w:rsid w:val="00E16C50"/>
    <w:rsid w:val="00E16D2C"/>
    <w:rsid w:val="00E24B73"/>
    <w:rsid w:val="00E255FE"/>
    <w:rsid w:val="00E25CC1"/>
    <w:rsid w:val="00E306CD"/>
    <w:rsid w:val="00E456BB"/>
    <w:rsid w:val="00E47EF6"/>
    <w:rsid w:val="00E501AB"/>
    <w:rsid w:val="00E52294"/>
    <w:rsid w:val="00E525BD"/>
    <w:rsid w:val="00E549CF"/>
    <w:rsid w:val="00E56E4A"/>
    <w:rsid w:val="00E618BE"/>
    <w:rsid w:val="00E622C1"/>
    <w:rsid w:val="00E64792"/>
    <w:rsid w:val="00E64D18"/>
    <w:rsid w:val="00E73A00"/>
    <w:rsid w:val="00E73EA0"/>
    <w:rsid w:val="00E76B19"/>
    <w:rsid w:val="00E77B58"/>
    <w:rsid w:val="00E8728C"/>
    <w:rsid w:val="00E94578"/>
    <w:rsid w:val="00E94590"/>
    <w:rsid w:val="00E97631"/>
    <w:rsid w:val="00EA1E49"/>
    <w:rsid w:val="00EA2EFA"/>
    <w:rsid w:val="00EB2928"/>
    <w:rsid w:val="00EB5B1A"/>
    <w:rsid w:val="00EC3664"/>
    <w:rsid w:val="00EC47E7"/>
    <w:rsid w:val="00ED16A2"/>
    <w:rsid w:val="00ED3936"/>
    <w:rsid w:val="00EE0966"/>
    <w:rsid w:val="00EE1B7D"/>
    <w:rsid w:val="00EE4FCF"/>
    <w:rsid w:val="00EF373F"/>
    <w:rsid w:val="00EF41B8"/>
    <w:rsid w:val="00F00724"/>
    <w:rsid w:val="00F01BA3"/>
    <w:rsid w:val="00F03EC8"/>
    <w:rsid w:val="00F05617"/>
    <w:rsid w:val="00F0611A"/>
    <w:rsid w:val="00F07D23"/>
    <w:rsid w:val="00F10489"/>
    <w:rsid w:val="00F10BF8"/>
    <w:rsid w:val="00F137C9"/>
    <w:rsid w:val="00F156CE"/>
    <w:rsid w:val="00F16115"/>
    <w:rsid w:val="00F21A11"/>
    <w:rsid w:val="00F25D3E"/>
    <w:rsid w:val="00F31AF0"/>
    <w:rsid w:val="00F374AD"/>
    <w:rsid w:val="00F434C4"/>
    <w:rsid w:val="00F4525E"/>
    <w:rsid w:val="00F50893"/>
    <w:rsid w:val="00F509F8"/>
    <w:rsid w:val="00F5736E"/>
    <w:rsid w:val="00F61205"/>
    <w:rsid w:val="00F62912"/>
    <w:rsid w:val="00F635CF"/>
    <w:rsid w:val="00F678CA"/>
    <w:rsid w:val="00F70FDD"/>
    <w:rsid w:val="00F71D9C"/>
    <w:rsid w:val="00F7217B"/>
    <w:rsid w:val="00F73482"/>
    <w:rsid w:val="00F816D7"/>
    <w:rsid w:val="00F8657A"/>
    <w:rsid w:val="00F96DDE"/>
    <w:rsid w:val="00FA14A5"/>
    <w:rsid w:val="00FA57A7"/>
    <w:rsid w:val="00FA581D"/>
    <w:rsid w:val="00FB0E68"/>
    <w:rsid w:val="00FB1A44"/>
    <w:rsid w:val="00FB5E24"/>
    <w:rsid w:val="00FB76D5"/>
    <w:rsid w:val="00FC00B5"/>
    <w:rsid w:val="00FC2EF3"/>
    <w:rsid w:val="00FC35B0"/>
    <w:rsid w:val="00FC77DD"/>
    <w:rsid w:val="00FD062E"/>
    <w:rsid w:val="00FD23D9"/>
    <w:rsid w:val="00FD35FA"/>
    <w:rsid w:val="00FD3A98"/>
    <w:rsid w:val="00FE0982"/>
    <w:rsid w:val="00FF033A"/>
    <w:rsid w:val="00FF0F29"/>
    <w:rsid w:val="00FF54BC"/>
    <w:rsid w:val="00FF794D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>
      <o:colormenu v:ext="edit" fillcolor="#ff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525E"/>
    <w:pPr>
      <w:spacing w:after="80"/>
      <w:jc w:val="both"/>
    </w:pPr>
    <w:rPr>
      <w:rFonts w:ascii="Verdana" w:hAnsi="Verdana"/>
    </w:rPr>
  </w:style>
  <w:style w:type="paragraph" w:styleId="Titolo1">
    <w:name w:val="heading 1"/>
    <w:basedOn w:val="Normale"/>
    <w:next w:val="Normale"/>
    <w:link w:val="Titolo1Carattere"/>
    <w:qFormat/>
    <w:rsid w:val="00F4525E"/>
    <w:pPr>
      <w:keepNext/>
      <w:tabs>
        <w:tab w:val="left" w:pos="5670"/>
      </w:tabs>
      <w:spacing w:before="120"/>
      <w:jc w:val="left"/>
      <w:outlineLvl w:val="0"/>
    </w:pPr>
    <w:rPr>
      <w:b/>
    </w:rPr>
  </w:style>
  <w:style w:type="paragraph" w:styleId="Titolo2">
    <w:name w:val="heading 2"/>
    <w:basedOn w:val="Titolo1"/>
    <w:next w:val="Normale"/>
    <w:link w:val="Titolo2Carattere"/>
    <w:qFormat/>
    <w:rsid w:val="00360AB2"/>
    <w:pPr>
      <w:tabs>
        <w:tab w:val="left" w:pos="0"/>
        <w:tab w:val="center" w:pos="7371"/>
      </w:tabs>
      <w:spacing w:after="120"/>
      <w:outlineLvl w:val="1"/>
    </w:pPr>
  </w:style>
  <w:style w:type="paragraph" w:styleId="Titolo3">
    <w:name w:val="heading 3"/>
    <w:basedOn w:val="Normale"/>
    <w:next w:val="Normale"/>
    <w:link w:val="Titolo3Carattere"/>
    <w:qFormat/>
    <w:rsid w:val="0059013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sz w:val="24"/>
      <w:u w:val="single"/>
    </w:rPr>
  </w:style>
  <w:style w:type="paragraph" w:styleId="Titolo4">
    <w:name w:val="heading 4"/>
    <w:basedOn w:val="Normale"/>
    <w:next w:val="Normale"/>
    <w:qFormat/>
    <w:rsid w:val="006049D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link w:val="Titolo5Carattere"/>
    <w:qFormat/>
    <w:rsid w:val="003B1413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caps/>
      <w:u w:val="single"/>
    </w:rPr>
  </w:style>
  <w:style w:type="paragraph" w:styleId="Titolo6">
    <w:name w:val="heading 6"/>
    <w:basedOn w:val="Normale"/>
    <w:next w:val="Normale"/>
    <w:qFormat/>
    <w:rsid w:val="006049D7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rsid w:val="006049D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Arial" w:hAnsi="Arial"/>
    </w:rPr>
  </w:style>
  <w:style w:type="paragraph" w:styleId="Titolo8">
    <w:name w:val="heading 8"/>
    <w:basedOn w:val="Normale"/>
    <w:next w:val="Normale"/>
    <w:qFormat/>
    <w:rsid w:val="006049D7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ascii="Arial" w:hAnsi="Arial"/>
      <w:u w:val="single"/>
    </w:rPr>
  </w:style>
  <w:style w:type="paragraph" w:styleId="Titolo9">
    <w:name w:val="heading 9"/>
    <w:basedOn w:val="Normale"/>
    <w:next w:val="Normale"/>
    <w:qFormat/>
    <w:rsid w:val="006049D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6049D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6049D7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autoRedefine/>
    <w:rsid w:val="00B60B60"/>
    <w:pPr>
      <w:tabs>
        <w:tab w:val="left" w:pos="0"/>
        <w:tab w:val="left" w:pos="5670"/>
      </w:tabs>
    </w:pPr>
  </w:style>
  <w:style w:type="paragraph" w:styleId="Rientrocorpodeltesto2">
    <w:name w:val="Body Text Indent 2"/>
    <w:basedOn w:val="Normale"/>
    <w:link w:val="Rientrocorpodeltesto2Carattere"/>
    <w:rsid w:val="00825A6D"/>
    <w:pPr>
      <w:tabs>
        <w:tab w:val="left" w:pos="5670"/>
      </w:tabs>
      <w:ind w:left="567"/>
    </w:pPr>
  </w:style>
  <w:style w:type="paragraph" w:styleId="Mappadocumento">
    <w:name w:val="Document Map"/>
    <w:basedOn w:val="Normale"/>
    <w:semiHidden/>
    <w:rsid w:val="006049D7"/>
    <w:pPr>
      <w:shd w:val="clear" w:color="auto" w:fill="000080"/>
    </w:pPr>
    <w:rPr>
      <w:rFonts w:ascii="Tahoma" w:hAnsi="Tahoma"/>
    </w:rPr>
  </w:style>
  <w:style w:type="paragraph" w:customStyle="1" w:styleId="Testonormale1">
    <w:name w:val="Testo normale1"/>
    <w:basedOn w:val="Normale"/>
    <w:rsid w:val="006049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Sommario1">
    <w:name w:val="toc 1"/>
    <w:basedOn w:val="Normale"/>
    <w:next w:val="Normale"/>
    <w:semiHidden/>
    <w:rsid w:val="006049D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caps/>
    </w:rPr>
  </w:style>
  <w:style w:type="paragraph" w:styleId="Testocommento">
    <w:name w:val="annotation text"/>
    <w:basedOn w:val="Normale"/>
    <w:semiHidden/>
    <w:rsid w:val="006049D7"/>
    <w:pPr>
      <w:overflowPunct w:val="0"/>
      <w:autoSpaceDE w:val="0"/>
      <w:autoSpaceDN w:val="0"/>
      <w:adjustRightInd w:val="0"/>
      <w:textAlignment w:val="baseline"/>
    </w:pPr>
  </w:style>
  <w:style w:type="paragraph" w:styleId="Corpotesto">
    <w:name w:val="Body Text"/>
    <w:basedOn w:val="Normale"/>
    <w:autoRedefine/>
    <w:rsid w:val="006049D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xl29">
    <w:name w:val="xl29"/>
    <w:basedOn w:val="Normale"/>
    <w:rsid w:val="006049D7"/>
    <w:pP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character" w:styleId="Numeropagina">
    <w:name w:val="page number"/>
    <w:basedOn w:val="Carpredefinitoparagrafo"/>
    <w:rsid w:val="006049D7"/>
  </w:style>
  <w:style w:type="paragraph" w:styleId="Testonormale">
    <w:name w:val="Plain Text"/>
    <w:basedOn w:val="Normale"/>
    <w:rsid w:val="006049D7"/>
    <w:rPr>
      <w:rFonts w:ascii="Courier New" w:hAnsi="Courier New" w:cs="Courier New"/>
    </w:rPr>
  </w:style>
  <w:style w:type="paragraph" w:styleId="Corpodeltesto2">
    <w:name w:val="Body Text 2"/>
    <w:basedOn w:val="Normale"/>
    <w:rsid w:val="006049D7"/>
    <w:rPr>
      <w:b/>
      <w:bCs/>
      <w:sz w:val="24"/>
    </w:rPr>
  </w:style>
  <w:style w:type="paragraph" w:styleId="Corpodeltesto3">
    <w:name w:val="Body Text 3"/>
    <w:basedOn w:val="Normale"/>
    <w:rsid w:val="006049D7"/>
    <w:rPr>
      <w:rFonts w:cs="Arial"/>
    </w:rPr>
  </w:style>
  <w:style w:type="paragraph" w:styleId="NormaleWeb">
    <w:name w:val="Normal (Web)"/>
    <w:basedOn w:val="Normale"/>
    <w:rsid w:val="002E1497"/>
    <w:pPr>
      <w:spacing w:before="100" w:beforeAutospacing="1" w:after="100" w:afterAutospacing="1"/>
    </w:pPr>
    <w:rPr>
      <w:sz w:val="24"/>
      <w:szCs w:val="24"/>
    </w:rPr>
  </w:style>
  <w:style w:type="paragraph" w:styleId="Rientrocorpodeltesto3">
    <w:name w:val="Body Text Indent 3"/>
    <w:basedOn w:val="Normale"/>
    <w:rsid w:val="008C7BF5"/>
    <w:pPr>
      <w:spacing w:after="120"/>
      <w:ind w:left="283"/>
    </w:pPr>
    <w:rPr>
      <w:sz w:val="16"/>
      <w:szCs w:val="16"/>
    </w:rPr>
  </w:style>
  <w:style w:type="paragraph" w:styleId="Titolo">
    <w:name w:val="Title"/>
    <w:basedOn w:val="Normale"/>
    <w:qFormat/>
    <w:rsid w:val="008C7BF5"/>
    <w:pPr>
      <w:jc w:val="center"/>
    </w:pPr>
    <w:rPr>
      <w:b/>
      <w:bCs/>
      <w:sz w:val="24"/>
    </w:rPr>
  </w:style>
  <w:style w:type="paragraph" w:customStyle="1" w:styleId="Titolo50">
    <w:name w:val="Titolo5"/>
    <w:basedOn w:val="Normale"/>
    <w:next w:val="Normale"/>
    <w:rsid w:val="00FB5E24"/>
  </w:style>
  <w:style w:type="paragraph" w:customStyle="1" w:styleId="Titolo40">
    <w:name w:val="Titolo4"/>
    <w:basedOn w:val="Titolo5"/>
    <w:next w:val="Normale"/>
    <w:autoRedefine/>
    <w:rsid w:val="00E125C6"/>
    <w:pPr>
      <w:spacing w:before="120" w:after="0"/>
    </w:pPr>
    <w:rPr>
      <w:b/>
      <w:u w:val="none"/>
    </w:rPr>
  </w:style>
  <w:style w:type="paragraph" w:styleId="Rientronormale">
    <w:name w:val="Normal Indent"/>
    <w:basedOn w:val="Rientrocorpodeltesto2"/>
    <w:next w:val="Normale"/>
    <w:link w:val="RientronormaleCarattere"/>
    <w:rsid w:val="00114BDB"/>
    <w:pPr>
      <w:ind w:left="1134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114BDB"/>
    <w:rPr>
      <w:rFonts w:ascii="Verdana" w:hAnsi="Verdana"/>
      <w:lang w:val="it-IT" w:eastAsia="it-IT" w:bidi="ar-SA"/>
    </w:rPr>
  </w:style>
  <w:style w:type="character" w:customStyle="1" w:styleId="RientronormaleCarattere">
    <w:name w:val="Rientro normale Carattere"/>
    <w:basedOn w:val="Rientrocorpodeltesto2Carattere"/>
    <w:link w:val="Rientronormale"/>
    <w:rsid w:val="00114BDB"/>
    <w:rPr>
      <w:rFonts w:ascii="Verdana" w:hAnsi="Verdana"/>
      <w:lang w:val="it-IT" w:eastAsia="it-IT" w:bidi="ar-SA"/>
    </w:rPr>
  </w:style>
  <w:style w:type="paragraph" w:customStyle="1" w:styleId="A16st">
    <w:name w:val="A16st"/>
    <w:basedOn w:val="Normale"/>
    <w:rsid w:val="000D691A"/>
    <w:rPr>
      <w:rFonts w:ascii="Arial" w:hAnsi="Arial" w:cs="Arial"/>
      <w:sz w:val="32"/>
      <w:szCs w:val="32"/>
    </w:rPr>
  </w:style>
  <w:style w:type="paragraph" w:styleId="Testofumetto">
    <w:name w:val="Balloon Text"/>
    <w:basedOn w:val="Normale"/>
    <w:semiHidden/>
    <w:rsid w:val="004F303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517D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ESTAZ">
    <w:name w:val="INTESTAZ"/>
    <w:basedOn w:val="Normale"/>
    <w:rsid w:val="00433E62"/>
    <w:pPr>
      <w:overflowPunct w:val="0"/>
      <w:autoSpaceDE w:val="0"/>
      <w:autoSpaceDN w:val="0"/>
      <w:adjustRightInd w:val="0"/>
      <w:ind w:right="226"/>
      <w:jc w:val="left"/>
      <w:textAlignment w:val="baseline"/>
    </w:pPr>
    <w:rPr>
      <w:rFonts w:ascii="MS Serif" w:hAnsi="MS Serif"/>
      <w:sz w:val="16"/>
    </w:rPr>
  </w:style>
  <w:style w:type="character" w:customStyle="1" w:styleId="Titolo2Carattere">
    <w:name w:val="Titolo 2 Carattere"/>
    <w:basedOn w:val="Carpredefinitoparagrafo"/>
    <w:link w:val="Titolo2"/>
    <w:rsid w:val="00A15076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A15076"/>
    <w:rPr>
      <w:rFonts w:ascii="Verdana" w:hAnsi="Verdana"/>
      <w:sz w:val="24"/>
      <w:u w:val="single"/>
    </w:rPr>
  </w:style>
  <w:style w:type="character" w:styleId="Collegamentoipertestuale">
    <w:name w:val="Hyperlink"/>
    <w:basedOn w:val="Carpredefinitoparagrafo"/>
    <w:uiPriority w:val="99"/>
    <w:semiHidden/>
    <w:unhideWhenUsed/>
    <w:rsid w:val="00A15076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044294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rsid w:val="00B55DFA"/>
    <w:rPr>
      <w:rFonts w:ascii="Verdana" w:hAnsi="Verdana"/>
      <w:caps/>
      <w:u w:val="singl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44A2"/>
    <w:rPr>
      <w:rFonts w:ascii="Verdana" w:hAnsi="Verdana"/>
    </w:rPr>
  </w:style>
  <w:style w:type="character" w:customStyle="1" w:styleId="boxpartitaiva">
    <w:name w:val="boxpartitaiva"/>
    <w:basedOn w:val="Carpredefinitoparagrafo"/>
    <w:rsid w:val="00E549CF"/>
  </w:style>
  <w:style w:type="paragraph" w:customStyle="1" w:styleId="Corpodeltesto21">
    <w:name w:val="Corpo del testo 21"/>
    <w:basedOn w:val="Normale"/>
    <w:rsid w:val="00DB4F66"/>
    <w:pPr>
      <w:overflowPunct w:val="0"/>
      <w:autoSpaceDE w:val="0"/>
      <w:autoSpaceDN w:val="0"/>
      <w:adjustRightInd w:val="0"/>
      <w:spacing w:after="0" w:line="360" w:lineRule="atLeast"/>
      <w:jc w:val="left"/>
    </w:pPr>
    <w:rPr>
      <w:rFonts w:ascii="France" w:hAnsi="France"/>
      <w:sz w:val="24"/>
    </w:rPr>
  </w:style>
  <w:style w:type="character" w:customStyle="1" w:styleId="Titolo1Carattere">
    <w:name w:val="Titolo 1 Carattere"/>
    <w:basedOn w:val="Carpredefinitoparagrafo"/>
    <w:link w:val="Titolo1"/>
    <w:rsid w:val="00FC35B0"/>
    <w:rPr>
      <w:rFonts w:ascii="Verdana" w:hAnsi="Verdana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525E"/>
    <w:pPr>
      <w:spacing w:after="80"/>
      <w:jc w:val="both"/>
    </w:pPr>
    <w:rPr>
      <w:rFonts w:ascii="Verdana" w:hAnsi="Verdana"/>
    </w:rPr>
  </w:style>
  <w:style w:type="paragraph" w:styleId="Titolo1">
    <w:name w:val="heading 1"/>
    <w:basedOn w:val="Normale"/>
    <w:next w:val="Normale"/>
    <w:qFormat/>
    <w:rsid w:val="00F4525E"/>
    <w:pPr>
      <w:keepNext/>
      <w:tabs>
        <w:tab w:val="left" w:pos="5670"/>
      </w:tabs>
      <w:spacing w:before="120"/>
      <w:jc w:val="left"/>
      <w:outlineLvl w:val="0"/>
    </w:pPr>
    <w:rPr>
      <w:b/>
    </w:rPr>
  </w:style>
  <w:style w:type="paragraph" w:styleId="Titolo2">
    <w:name w:val="heading 2"/>
    <w:basedOn w:val="Titolo1"/>
    <w:next w:val="Normale"/>
    <w:link w:val="Titolo2Carattere"/>
    <w:qFormat/>
    <w:rsid w:val="00360AB2"/>
    <w:pPr>
      <w:tabs>
        <w:tab w:val="left" w:pos="0"/>
        <w:tab w:val="center" w:pos="7371"/>
      </w:tabs>
      <w:spacing w:after="120"/>
      <w:outlineLvl w:val="1"/>
    </w:pPr>
  </w:style>
  <w:style w:type="paragraph" w:styleId="Titolo3">
    <w:name w:val="heading 3"/>
    <w:basedOn w:val="Normale"/>
    <w:next w:val="Normale"/>
    <w:link w:val="Titolo3Carattere"/>
    <w:qFormat/>
    <w:rsid w:val="0059013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sz w:val="24"/>
      <w:u w:val="single"/>
    </w:rPr>
  </w:style>
  <w:style w:type="paragraph" w:styleId="Titolo4">
    <w:name w:val="heading 4"/>
    <w:basedOn w:val="Normale"/>
    <w:next w:val="Normale"/>
    <w:qFormat/>
    <w:rsid w:val="006049D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link w:val="Titolo5Carattere"/>
    <w:qFormat/>
    <w:rsid w:val="003B1413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caps/>
      <w:u w:val="single"/>
    </w:rPr>
  </w:style>
  <w:style w:type="paragraph" w:styleId="Titolo6">
    <w:name w:val="heading 6"/>
    <w:basedOn w:val="Normale"/>
    <w:next w:val="Normale"/>
    <w:qFormat/>
    <w:rsid w:val="006049D7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rsid w:val="006049D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Arial" w:hAnsi="Arial"/>
    </w:rPr>
  </w:style>
  <w:style w:type="paragraph" w:styleId="Titolo8">
    <w:name w:val="heading 8"/>
    <w:basedOn w:val="Normale"/>
    <w:next w:val="Normale"/>
    <w:qFormat/>
    <w:rsid w:val="006049D7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ascii="Arial" w:hAnsi="Arial"/>
      <w:u w:val="single"/>
    </w:rPr>
  </w:style>
  <w:style w:type="paragraph" w:styleId="Titolo9">
    <w:name w:val="heading 9"/>
    <w:basedOn w:val="Normale"/>
    <w:next w:val="Normale"/>
    <w:qFormat/>
    <w:rsid w:val="006049D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6049D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6049D7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autoRedefine/>
    <w:rsid w:val="00B60B60"/>
    <w:pPr>
      <w:tabs>
        <w:tab w:val="left" w:pos="0"/>
        <w:tab w:val="left" w:pos="5670"/>
      </w:tabs>
    </w:pPr>
  </w:style>
  <w:style w:type="paragraph" w:styleId="Rientrocorpodeltesto2">
    <w:name w:val="Body Text Indent 2"/>
    <w:basedOn w:val="Normale"/>
    <w:link w:val="Rientrocorpodeltesto2Carattere"/>
    <w:rsid w:val="00825A6D"/>
    <w:pPr>
      <w:tabs>
        <w:tab w:val="left" w:pos="5670"/>
      </w:tabs>
      <w:ind w:left="567"/>
    </w:pPr>
  </w:style>
  <w:style w:type="paragraph" w:styleId="Mappadocumento">
    <w:name w:val="Document Map"/>
    <w:basedOn w:val="Normale"/>
    <w:semiHidden/>
    <w:rsid w:val="006049D7"/>
    <w:pPr>
      <w:shd w:val="clear" w:color="auto" w:fill="000080"/>
    </w:pPr>
    <w:rPr>
      <w:rFonts w:ascii="Tahoma" w:hAnsi="Tahoma"/>
    </w:rPr>
  </w:style>
  <w:style w:type="paragraph" w:customStyle="1" w:styleId="Testonormale1">
    <w:name w:val="Testo normale1"/>
    <w:basedOn w:val="Normale"/>
    <w:rsid w:val="006049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Sommario1">
    <w:name w:val="toc 1"/>
    <w:basedOn w:val="Normale"/>
    <w:next w:val="Normale"/>
    <w:semiHidden/>
    <w:rsid w:val="006049D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caps/>
    </w:rPr>
  </w:style>
  <w:style w:type="paragraph" w:styleId="Testocommento">
    <w:name w:val="annotation text"/>
    <w:basedOn w:val="Normale"/>
    <w:semiHidden/>
    <w:rsid w:val="006049D7"/>
    <w:pPr>
      <w:overflowPunct w:val="0"/>
      <w:autoSpaceDE w:val="0"/>
      <w:autoSpaceDN w:val="0"/>
      <w:adjustRightInd w:val="0"/>
      <w:textAlignment w:val="baseline"/>
    </w:pPr>
  </w:style>
  <w:style w:type="paragraph" w:styleId="Corpotesto">
    <w:name w:val="Body Text"/>
    <w:basedOn w:val="Normale"/>
    <w:autoRedefine/>
    <w:rsid w:val="006049D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xl29">
    <w:name w:val="xl29"/>
    <w:basedOn w:val="Normale"/>
    <w:rsid w:val="006049D7"/>
    <w:pP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character" w:styleId="Numeropagina">
    <w:name w:val="page number"/>
    <w:basedOn w:val="Carpredefinitoparagrafo"/>
    <w:rsid w:val="006049D7"/>
  </w:style>
  <w:style w:type="paragraph" w:styleId="Testonormale">
    <w:name w:val="Plain Text"/>
    <w:basedOn w:val="Normale"/>
    <w:rsid w:val="006049D7"/>
    <w:rPr>
      <w:rFonts w:ascii="Courier New" w:hAnsi="Courier New" w:cs="Courier New"/>
    </w:rPr>
  </w:style>
  <w:style w:type="paragraph" w:styleId="Corpodeltesto2">
    <w:name w:val="Body Text 2"/>
    <w:basedOn w:val="Normale"/>
    <w:rsid w:val="006049D7"/>
    <w:rPr>
      <w:b/>
      <w:bCs/>
      <w:sz w:val="24"/>
    </w:rPr>
  </w:style>
  <w:style w:type="paragraph" w:styleId="Corpodeltesto3">
    <w:name w:val="Body Text 3"/>
    <w:basedOn w:val="Normale"/>
    <w:rsid w:val="006049D7"/>
    <w:rPr>
      <w:rFonts w:cs="Arial"/>
    </w:rPr>
  </w:style>
  <w:style w:type="paragraph" w:styleId="NormaleWeb">
    <w:name w:val="Normal (Web)"/>
    <w:basedOn w:val="Normale"/>
    <w:rsid w:val="002E1497"/>
    <w:pPr>
      <w:spacing w:before="100" w:beforeAutospacing="1" w:after="100" w:afterAutospacing="1"/>
    </w:pPr>
    <w:rPr>
      <w:sz w:val="24"/>
      <w:szCs w:val="24"/>
    </w:rPr>
  </w:style>
  <w:style w:type="paragraph" w:styleId="Rientrocorpodeltesto3">
    <w:name w:val="Body Text Indent 3"/>
    <w:basedOn w:val="Normale"/>
    <w:rsid w:val="008C7BF5"/>
    <w:pPr>
      <w:spacing w:after="120"/>
      <w:ind w:left="283"/>
    </w:pPr>
    <w:rPr>
      <w:sz w:val="16"/>
      <w:szCs w:val="16"/>
    </w:rPr>
  </w:style>
  <w:style w:type="paragraph" w:styleId="Titolo">
    <w:name w:val="Title"/>
    <w:basedOn w:val="Normale"/>
    <w:qFormat/>
    <w:rsid w:val="008C7BF5"/>
    <w:pPr>
      <w:jc w:val="center"/>
    </w:pPr>
    <w:rPr>
      <w:b/>
      <w:bCs/>
      <w:sz w:val="24"/>
    </w:rPr>
  </w:style>
  <w:style w:type="paragraph" w:customStyle="1" w:styleId="Titolo50">
    <w:name w:val="Titolo5"/>
    <w:basedOn w:val="Normale"/>
    <w:next w:val="Normale"/>
    <w:rsid w:val="00FB5E24"/>
  </w:style>
  <w:style w:type="paragraph" w:customStyle="1" w:styleId="Titolo40">
    <w:name w:val="Titolo4"/>
    <w:basedOn w:val="Titolo5"/>
    <w:next w:val="Normale"/>
    <w:autoRedefine/>
    <w:rsid w:val="00E125C6"/>
    <w:pPr>
      <w:spacing w:before="120" w:after="0"/>
    </w:pPr>
    <w:rPr>
      <w:b/>
      <w:u w:val="none"/>
    </w:rPr>
  </w:style>
  <w:style w:type="paragraph" w:styleId="Rientronormale">
    <w:name w:val="Normal Indent"/>
    <w:basedOn w:val="Rientrocorpodeltesto2"/>
    <w:next w:val="Normale"/>
    <w:link w:val="RientronormaleCarattere"/>
    <w:rsid w:val="00114BDB"/>
    <w:pPr>
      <w:ind w:left="1134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114BDB"/>
    <w:rPr>
      <w:rFonts w:ascii="Verdana" w:hAnsi="Verdana"/>
      <w:lang w:val="it-IT" w:eastAsia="it-IT" w:bidi="ar-SA"/>
    </w:rPr>
  </w:style>
  <w:style w:type="character" w:customStyle="1" w:styleId="RientronormaleCarattere">
    <w:name w:val="Rientro normale Carattere"/>
    <w:basedOn w:val="Rientrocorpodeltesto2Carattere"/>
    <w:link w:val="Rientronormale"/>
    <w:rsid w:val="00114BDB"/>
    <w:rPr>
      <w:rFonts w:ascii="Verdana" w:hAnsi="Verdana"/>
      <w:lang w:val="it-IT" w:eastAsia="it-IT" w:bidi="ar-SA"/>
    </w:rPr>
  </w:style>
  <w:style w:type="paragraph" w:customStyle="1" w:styleId="A16st">
    <w:name w:val="A16st"/>
    <w:basedOn w:val="Normale"/>
    <w:rsid w:val="000D691A"/>
    <w:rPr>
      <w:rFonts w:ascii="Arial" w:hAnsi="Arial" w:cs="Arial"/>
      <w:sz w:val="32"/>
      <w:szCs w:val="32"/>
    </w:rPr>
  </w:style>
  <w:style w:type="paragraph" w:styleId="Testofumetto">
    <w:name w:val="Balloon Text"/>
    <w:basedOn w:val="Normale"/>
    <w:semiHidden/>
    <w:rsid w:val="004F303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517D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ESTAZ">
    <w:name w:val="INTESTAZ"/>
    <w:basedOn w:val="Normale"/>
    <w:rsid w:val="00433E62"/>
    <w:pPr>
      <w:overflowPunct w:val="0"/>
      <w:autoSpaceDE w:val="0"/>
      <w:autoSpaceDN w:val="0"/>
      <w:adjustRightInd w:val="0"/>
      <w:ind w:right="226"/>
      <w:jc w:val="left"/>
      <w:textAlignment w:val="baseline"/>
    </w:pPr>
    <w:rPr>
      <w:rFonts w:ascii="MS Serif" w:hAnsi="MS Serif"/>
      <w:sz w:val="16"/>
    </w:rPr>
  </w:style>
  <w:style w:type="character" w:customStyle="1" w:styleId="Titolo2Carattere">
    <w:name w:val="Titolo 2 Carattere"/>
    <w:basedOn w:val="Carpredefinitoparagrafo"/>
    <w:link w:val="Titolo2"/>
    <w:rsid w:val="00A15076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A15076"/>
    <w:rPr>
      <w:rFonts w:ascii="Verdana" w:hAnsi="Verdana"/>
      <w:sz w:val="24"/>
      <w:u w:val="single"/>
    </w:rPr>
  </w:style>
  <w:style w:type="character" w:styleId="Collegamentoipertestuale">
    <w:name w:val="Hyperlink"/>
    <w:basedOn w:val="Carpredefinitoparagrafo"/>
    <w:uiPriority w:val="99"/>
    <w:semiHidden/>
    <w:unhideWhenUsed/>
    <w:rsid w:val="00A15076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044294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rsid w:val="00B55DFA"/>
    <w:rPr>
      <w:rFonts w:ascii="Verdana" w:hAnsi="Verdana"/>
      <w:caps/>
      <w:u w:val="singl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44A2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5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ziendacasamo.it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Modelli\ACER%20NUOVE%20COSTRUZIONI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3AFE4-DBCD-4752-998B-A8D31814C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ACER NUOVE COSTRUZIONI.dot</Template>
  <TotalTime>299</TotalTime>
  <Pages>2</Pages>
  <Words>177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IACP</vt:lpstr>
    </vt:vector>
  </TitlesOfParts>
  <Company>IACP - RIMINI</Company>
  <LinksUpToDate>false</LinksUpToDate>
  <CharactersWithSpaces>1461</CharactersWithSpaces>
  <SharedDoc>false</SharedDoc>
  <HLinks>
    <vt:vector size="18" baseType="variant">
      <vt:variant>
        <vt:i4>6422631</vt:i4>
      </vt:variant>
      <vt:variant>
        <vt:i4>3</vt:i4>
      </vt:variant>
      <vt:variant>
        <vt:i4>0</vt:i4>
      </vt:variant>
      <vt:variant>
        <vt:i4>5</vt:i4>
      </vt:variant>
      <vt:variant>
        <vt:lpwstr>http://www.comune.mirandola.mo.it/</vt:lpwstr>
      </vt:variant>
      <vt:variant>
        <vt:lpwstr/>
      </vt:variant>
      <vt:variant>
        <vt:i4>327692</vt:i4>
      </vt:variant>
      <vt:variant>
        <vt:i4>0</vt:i4>
      </vt:variant>
      <vt:variant>
        <vt:i4>0</vt:i4>
      </vt:variant>
      <vt:variant>
        <vt:i4>5</vt:i4>
      </vt:variant>
      <vt:variant>
        <vt:lpwstr>http://www.aziendacasamo.it/</vt:lpwstr>
      </vt:variant>
      <vt:variant>
        <vt:lpwstr/>
      </vt:variant>
      <vt:variant>
        <vt:i4>327692</vt:i4>
      </vt:variant>
      <vt:variant>
        <vt:i4>3</vt:i4>
      </vt:variant>
      <vt:variant>
        <vt:i4>0</vt:i4>
      </vt:variant>
      <vt:variant>
        <vt:i4>5</vt:i4>
      </vt:variant>
      <vt:variant>
        <vt:lpwstr>http://www.aziendacasamo.it/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IACP</dc:title>
  <dc:creator>iacp</dc:creator>
  <cp:lastModifiedBy>Alice Reggiani</cp:lastModifiedBy>
  <cp:revision>31</cp:revision>
  <cp:lastPrinted>2019-07-03T13:00:00Z</cp:lastPrinted>
  <dcterms:created xsi:type="dcterms:W3CDTF">2017-01-24T08:07:00Z</dcterms:created>
  <dcterms:modified xsi:type="dcterms:W3CDTF">2019-07-03T13:01:00Z</dcterms:modified>
</cp:coreProperties>
</file>